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F5B572" w14:textId="77777777" w:rsidR="005573BE" w:rsidRDefault="00000000" w:rsidP="00C64B0F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/>
          <w:b/>
          <w:bCs/>
          <w:noProof/>
          <w:sz w:val="20"/>
          <w:szCs w:val="20"/>
          <w:rtl/>
        </w:rPr>
        <w:pict w14:anchorId="024C543D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204.65pt;margin-top:-2.9pt;width:107.25pt;height:37.5pt;z-index:251658240" filled="f" stroked="f">
            <v:textbox style="mso-next-textbox:#_x0000_s2051">
              <w:txbxContent>
                <w:p w14:paraId="613EC26D" w14:textId="77777777" w:rsidR="005573BE" w:rsidRPr="005573BE" w:rsidRDefault="005573BE" w:rsidP="005573BE">
                  <w:pPr>
                    <w:bidi/>
                    <w:spacing w:after="0"/>
                    <w:jc w:val="center"/>
                    <w:rPr>
                      <w:rFonts w:ascii="IranNastaliq" w:hAnsi="IranNastaliq" w:cs="IranNastaliq"/>
                      <w:sz w:val="24"/>
                      <w:szCs w:val="24"/>
                    </w:rPr>
                  </w:pPr>
                  <w:r w:rsidRPr="005573BE">
                    <w:rPr>
                      <w:rFonts w:ascii="IranNastaliq" w:hAnsi="IranNastaliq" w:cs="IranNastaliq"/>
                      <w:sz w:val="24"/>
                      <w:szCs w:val="24"/>
                      <w:rtl/>
                    </w:rPr>
                    <w:t>بسمه تعالی</w:t>
                  </w:r>
                </w:p>
                <w:p w14:paraId="3FB5C28A" w14:textId="77777777" w:rsidR="005573BE" w:rsidRDefault="005573BE" w:rsidP="005573BE"/>
              </w:txbxContent>
            </v:textbox>
          </v:shape>
        </w:pict>
      </w:r>
    </w:p>
    <w:p w14:paraId="3C3E9308" w14:textId="5582A171" w:rsidR="005326A6" w:rsidRDefault="000A0104" w:rsidP="005326A6">
      <w:pPr>
        <w:tabs>
          <w:tab w:val="left" w:pos="1605"/>
          <w:tab w:val="left" w:pos="3665"/>
        </w:tabs>
        <w:bidi/>
        <w:spacing w:before="120" w:line="240" w:lineRule="exact"/>
        <w:jc w:val="center"/>
        <w:rPr>
          <w:rFonts w:cs="B Titr"/>
          <w:b/>
          <w:bCs/>
          <w:sz w:val="20"/>
          <w:szCs w:val="20"/>
          <w:rtl/>
          <w:lang w:bidi="fa-IR"/>
        </w:rPr>
      </w:pPr>
      <w:r>
        <w:rPr>
          <w:rFonts w:cs="B Titr" w:hint="cs"/>
          <w:b/>
          <w:bCs/>
          <w:sz w:val="20"/>
          <w:szCs w:val="20"/>
          <w:rtl/>
          <w:lang w:bidi="fa-IR"/>
        </w:rPr>
        <w:t xml:space="preserve">اقتصاد مقاومتی درسایه وحدت ملی و امنیت ملی </w:t>
      </w:r>
    </w:p>
    <w:p w14:paraId="31669B8D" w14:textId="676DD7FF" w:rsidR="00C64B0F" w:rsidRPr="00F5237B" w:rsidRDefault="00C64B0F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</w:rPr>
        <w:t xml:space="preserve">شركت: </w:t>
      </w:r>
    </w:p>
    <w:p w14:paraId="486A45CA" w14:textId="77777777" w:rsidR="00C64B0F" w:rsidRPr="00F5237B" w:rsidRDefault="00C64B0F" w:rsidP="00C64B0F">
      <w:pPr>
        <w:bidi/>
        <w:spacing w:line="240" w:lineRule="auto"/>
        <w:ind w:left="-142"/>
        <w:rPr>
          <w:rFonts w:cs="B Titr"/>
          <w:color w:val="000000"/>
          <w:sz w:val="28"/>
          <w:szCs w:val="28"/>
          <w:rtl/>
          <w:lang w:bidi="fa-IR"/>
        </w:rPr>
      </w:pPr>
      <w:r>
        <w:rPr>
          <w:rFonts w:cs="B Titr" w:hint="cs"/>
          <w:color w:val="000000"/>
          <w:sz w:val="28"/>
          <w:szCs w:val="28"/>
          <w:rtl/>
          <w:lang w:bidi="fa-IR"/>
        </w:rPr>
        <w:t>موضوع : استعلام بهاء</w:t>
      </w:r>
    </w:p>
    <w:p w14:paraId="300440DB" w14:textId="77777777" w:rsidR="00C64B0F" w:rsidRPr="005E514F" w:rsidRDefault="00C64B0F" w:rsidP="00C64B0F">
      <w:pPr>
        <w:bidi/>
        <w:spacing w:line="240" w:lineRule="auto"/>
        <w:ind w:left="-142"/>
        <w:rPr>
          <w:rFonts w:cs="B Titr"/>
          <w:color w:val="000000"/>
          <w:sz w:val="18"/>
          <w:szCs w:val="18"/>
          <w:rtl/>
        </w:rPr>
      </w:pPr>
      <w:r w:rsidRPr="005E514F">
        <w:rPr>
          <w:rFonts w:cs="B Titr" w:hint="cs"/>
          <w:color w:val="000000"/>
          <w:sz w:val="18"/>
          <w:szCs w:val="18"/>
          <w:rtl/>
        </w:rPr>
        <w:t>با سلام و صلوات بر محمد و آل محمد ( ص)</w:t>
      </w:r>
    </w:p>
    <w:p w14:paraId="2E38EFAC" w14:textId="0C861FE7" w:rsidR="00C64B0F" w:rsidRDefault="00C64B0F" w:rsidP="006F4835">
      <w:pPr>
        <w:tabs>
          <w:tab w:val="right" w:pos="-143"/>
        </w:tabs>
        <w:bidi/>
        <w:ind w:left="-143"/>
        <w:rPr>
          <w:rFonts w:cs="B Nazanin"/>
          <w:b/>
          <w:bCs/>
          <w:color w:val="000000"/>
          <w:sz w:val="28"/>
          <w:szCs w:val="28"/>
          <w:rtl/>
        </w:rPr>
      </w:pPr>
      <w:r w:rsidRPr="00F82E6E">
        <w:rPr>
          <w:rFonts w:cs="B Nazanin" w:hint="cs"/>
          <w:b/>
          <w:bCs/>
          <w:color w:val="000000"/>
          <w:sz w:val="28"/>
          <w:szCs w:val="28"/>
          <w:rtl/>
        </w:rPr>
        <w:t xml:space="preserve">احتراماً 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اين اداره كل درنظردارد</w:t>
      </w:r>
      <w:r w:rsidR="008D0CC5">
        <w:rPr>
          <w:rFonts w:cs="B Nazanin" w:hint="cs"/>
          <w:b/>
          <w:bCs/>
          <w:color w:val="000000"/>
          <w:sz w:val="28"/>
          <w:szCs w:val="28"/>
          <w:rtl/>
        </w:rPr>
        <w:t>تجهیز واحدهای استیجاری 10 وا</w:t>
      </w:r>
      <w:r w:rsidR="00AC38D1">
        <w:rPr>
          <w:rFonts w:cs="B Nazanin" w:hint="cs"/>
          <w:b/>
          <w:bCs/>
          <w:color w:val="000000"/>
          <w:sz w:val="28"/>
          <w:szCs w:val="28"/>
          <w:rtl/>
        </w:rPr>
        <w:t>ح</w:t>
      </w:r>
      <w:r w:rsidR="008D0CC5">
        <w:rPr>
          <w:rFonts w:cs="B Nazanin" w:hint="cs"/>
          <w:b/>
          <w:bCs/>
          <w:color w:val="000000"/>
          <w:sz w:val="28"/>
          <w:szCs w:val="28"/>
          <w:rtl/>
        </w:rPr>
        <w:t>د مسکونی زیتون شهر گرگان -</w:t>
      </w:r>
      <w:r w:rsidR="00706C94">
        <w:rPr>
          <w:rFonts w:cs="B Nazanin" w:hint="cs"/>
          <w:b/>
          <w:bCs/>
          <w:color w:val="000000"/>
          <w:sz w:val="28"/>
          <w:szCs w:val="28"/>
          <w:rtl/>
        </w:rPr>
        <w:t>راه وشهرسازی گلستان</w:t>
      </w:r>
      <w:r w:rsidR="001B48CE">
        <w:rPr>
          <w:rFonts w:cs="B Nazanin" w:hint="cs"/>
          <w:b/>
          <w:bCs/>
          <w:color w:val="000000"/>
          <w:sz w:val="28"/>
          <w:szCs w:val="28"/>
          <w:rtl/>
        </w:rPr>
        <w:t>(مشخصات پیوست استعلام)</w:t>
      </w:r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رابه شرح پيوست </w:t>
      </w:r>
      <w:r w:rsidR="008D0CC5">
        <w:rPr>
          <w:rFonts w:cs="B Nazanin" w:hint="cs"/>
          <w:b/>
          <w:bCs/>
          <w:color w:val="000000"/>
          <w:sz w:val="28"/>
          <w:szCs w:val="28"/>
          <w:rtl/>
        </w:rPr>
        <w:t>تهیه و نصب ن</w:t>
      </w:r>
      <w:r>
        <w:rPr>
          <w:rFonts w:cs="B Nazanin" w:hint="cs"/>
          <w:b/>
          <w:bCs/>
          <w:color w:val="000000"/>
          <w:sz w:val="28"/>
          <w:szCs w:val="28"/>
          <w:rtl/>
        </w:rPr>
        <w:t>مايد.لذاازآن شركت دعوت مي شودپيشنهادي خود راطبق برنامه زمانبندي سامانه ستاد،درسامانه تداركات الكترونيكي دولت(ستاد)به آدرس</w:t>
      </w:r>
      <w:r>
        <w:rPr>
          <w:rFonts w:cs="B Nazanin" w:hint="cs"/>
          <w:b/>
          <w:bCs/>
          <w:color w:val="000000"/>
          <w:sz w:val="28"/>
          <w:szCs w:val="28"/>
          <w:rtl/>
          <w:lang w:bidi="fa-IR"/>
        </w:rPr>
        <w:t xml:space="preserve">  </w:t>
      </w:r>
      <w:hyperlink r:id="rId8" w:history="1">
        <w:r w:rsidRPr="000154FF">
          <w:rPr>
            <w:rStyle w:val="Hyperlink"/>
            <w:rFonts w:cs="B Nazanin"/>
            <w:b/>
            <w:bCs/>
            <w:sz w:val="28"/>
            <w:szCs w:val="28"/>
          </w:rPr>
          <w:t>www.setadiran.ir</w:t>
        </w:r>
      </w:hyperlink>
      <w:r>
        <w:rPr>
          <w:rFonts w:cs="B Nazanin" w:hint="cs"/>
          <w:b/>
          <w:bCs/>
          <w:color w:val="000000"/>
          <w:sz w:val="28"/>
          <w:szCs w:val="28"/>
          <w:rtl/>
        </w:rPr>
        <w:t xml:space="preserve"> اعلام نمايند.ضمناً بارگذاري مدارك ذيل ممهوربه مهروامضاي صاحبان مجاز درسامانه ستادالزامي مي باشد .</w:t>
      </w:r>
    </w:p>
    <w:p w14:paraId="594F525B" w14:textId="542C604A" w:rsidR="00C64B0F" w:rsidRDefault="00C64B0F" w:rsidP="006F4835">
      <w:pPr>
        <w:pStyle w:val="ListParagraph"/>
        <w:numPr>
          <w:ilvl w:val="0"/>
          <w:numId w:val="41"/>
        </w:numPr>
        <w:tabs>
          <w:tab w:val="right" w:pos="-143"/>
        </w:tabs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فرم شماره يك ( منع مداخله كارمندان دولت در معاملات دولتي ) </w:t>
      </w:r>
      <w:r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 فرم شماره دو ( فرم خود اظهاري ).</w:t>
      </w:r>
    </w:p>
    <w:p w14:paraId="3E416027" w14:textId="2386EF9D" w:rsidR="00C64B0F" w:rsidRPr="001B48CE" w:rsidRDefault="00C64B0F" w:rsidP="006F4835">
      <w:pPr>
        <w:pStyle w:val="ListParagraph"/>
        <w:numPr>
          <w:ilvl w:val="0"/>
          <w:numId w:val="41"/>
        </w:numPr>
        <w:tabs>
          <w:tab w:val="right" w:pos="-143"/>
          <w:tab w:val="right" w:pos="180"/>
        </w:tabs>
        <w:ind w:left="-90" w:hanging="53"/>
        <w:rPr>
          <w:rFonts w:cs="B Nazanin"/>
          <w:b/>
          <w:bCs/>
          <w:color w:val="000000"/>
          <w:sz w:val="26"/>
          <w:szCs w:val="26"/>
          <w:u w:val="single"/>
          <w:rtl/>
        </w:rPr>
      </w:pP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گواهي امضاي صاحبان مجاز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آخرين آگهي روزنامه رسمي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كد اقتصادي شركت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كارت ملي صاحبان امضاي مجاز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تصوير اساسنامه و آگهي ثبت شركت</w:t>
      </w:r>
      <w:r w:rsidR="008D0CC5">
        <w:rPr>
          <w:rFonts w:cs="B Nazanin" w:hint="cs"/>
          <w:b/>
          <w:bCs/>
          <w:color w:val="000000"/>
          <w:sz w:val="26"/>
          <w:szCs w:val="26"/>
          <w:rtl/>
        </w:rPr>
        <w:t xml:space="preserve"> یا پروانه کسب مغازه یا گواهی نمایندگی دارای اعتبار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  <w:r w:rsidRPr="00942347">
        <w:rPr>
          <w:rFonts w:cs="Times New Roman" w:hint="cs"/>
          <w:b/>
          <w:bCs/>
          <w:color w:val="000000"/>
          <w:sz w:val="26"/>
          <w:szCs w:val="26"/>
          <w:rtl/>
        </w:rPr>
        <w:t>–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گواهي صلاحيت حرفه اي </w:t>
      </w:r>
      <w:r w:rsidR="00D86423" w:rsidRPr="00942347">
        <w:rPr>
          <w:rFonts w:cs="B Nazanin" w:hint="cs"/>
          <w:b/>
          <w:bCs/>
          <w:color w:val="000000"/>
          <w:sz w:val="26"/>
          <w:szCs w:val="26"/>
          <w:rtl/>
        </w:rPr>
        <w:t>دارای اعتبار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در </w:t>
      </w:r>
      <w:r w:rsidR="001F62F4" w:rsidRPr="00942347">
        <w:rPr>
          <w:rFonts w:cs="B Nazanin" w:hint="cs"/>
          <w:b/>
          <w:bCs/>
          <w:color w:val="000000"/>
          <w:sz w:val="26"/>
          <w:szCs w:val="26"/>
          <w:rtl/>
        </w:rPr>
        <w:t>زمينه</w:t>
      </w:r>
      <w:r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 كاري</w:t>
      </w:r>
      <w:r w:rsidR="000A0104">
        <w:rPr>
          <w:rFonts w:cs="B Nazanin" w:hint="cs"/>
          <w:b/>
          <w:bCs/>
          <w:color w:val="000000"/>
          <w:sz w:val="26"/>
          <w:szCs w:val="26"/>
          <w:rtl/>
        </w:rPr>
        <w:t xml:space="preserve"> و </w:t>
      </w:r>
      <w:r w:rsidR="00B11E7B" w:rsidRPr="00942347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 w:rsidR="00B11E7B" w:rsidRPr="001B48CE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مجوز</w:t>
      </w:r>
      <w:r w:rsidR="00DC20EB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معتبر</w:t>
      </w:r>
      <w:r w:rsidR="001B48CE" w:rsidRPr="001B48CE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از</w:t>
      </w:r>
      <w:r w:rsidR="008D0CC5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 xml:space="preserve">برند </w:t>
      </w:r>
      <w:r w:rsidR="001B48CE" w:rsidRPr="001B48CE">
        <w:rPr>
          <w:rFonts w:cs="B Nazanin" w:hint="cs"/>
          <w:b/>
          <w:bCs/>
          <w:color w:val="000000"/>
          <w:sz w:val="26"/>
          <w:szCs w:val="26"/>
          <w:u w:val="single"/>
          <w:rtl/>
        </w:rPr>
        <w:t>مطبوع.(پیشنهاد شرکت کنندگان فاقد صلاحیت موضوع پذیرفته نخواهدشد)</w:t>
      </w:r>
    </w:p>
    <w:p w14:paraId="6D127B00" w14:textId="103CEEA7" w:rsidR="00C64B0F" w:rsidRDefault="00C64B0F" w:rsidP="00924D21">
      <w:pPr>
        <w:tabs>
          <w:tab w:val="right" w:pos="-143"/>
        </w:tabs>
        <w:bidi/>
        <w:jc w:val="both"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>احتراماً شركت</w:t>
      </w:r>
      <w:r w:rsidR="009B214E">
        <w:rPr>
          <w:rFonts w:cs="B Nazanin" w:hint="cs"/>
          <w:b/>
          <w:bCs/>
          <w:color w:val="000000"/>
          <w:sz w:val="26"/>
          <w:szCs w:val="26"/>
          <w:rtl/>
        </w:rPr>
        <w:t xml:space="preserve"> یا نمایندگی</w:t>
      </w:r>
      <w:r>
        <w:rPr>
          <w:rFonts w:cs="B Nazanin" w:hint="cs"/>
          <w:b/>
          <w:bCs/>
          <w:color w:val="000000"/>
          <w:sz w:val="26"/>
          <w:szCs w:val="26"/>
          <w:rtl/>
        </w:rPr>
        <w:t>............................... بابررسي كليه جوانب اجرايي آمادگي داردتا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شرح کار</w:t>
      </w: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فوق را انجام دهد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>.</w:t>
      </w:r>
    </w:p>
    <w:p w14:paraId="68A59C1D" w14:textId="7EB6CE54" w:rsidR="00B11E7B" w:rsidRDefault="009B214E" w:rsidP="000A0104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  <w:rtl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مبلغ </w:t>
      </w:r>
      <w:r w:rsidR="000A0104">
        <w:rPr>
          <w:rFonts w:cs="B Nazanin" w:hint="cs"/>
          <w:b/>
          <w:bCs/>
          <w:color w:val="000000"/>
          <w:sz w:val="26"/>
          <w:szCs w:val="26"/>
          <w:rtl/>
        </w:rPr>
        <w:t xml:space="preserve"> پیشنهادی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 xml:space="preserve"> ( به عدد)...................................... ريال </w:t>
      </w:r>
      <w:r w:rsidR="000A0104">
        <w:rPr>
          <w:rFonts w:cs="B Nazanin" w:hint="cs"/>
          <w:b/>
          <w:bCs/>
          <w:color w:val="000000"/>
          <w:sz w:val="26"/>
          <w:szCs w:val="26"/>
          <w:rtl/>
        </w:rPr>
        <w:t xml:space="preserve"> </w:t>
      </w:r>
    </w:p>
    <w:p w14:paraId="7905B019" w14:textId="5A3853D9" w:rsidR="00C64B0F" w:rsidRDefault="00B11E7B" w:rsidP="00B11E7B">
      <w:pPr>
        <w:tabs>
          <w:tab w:val="right" w:pos="-143"/>
        </w:tabs>
        <w:bidi/>
        <w:rPr>
          <w:rFonts w:cs="B Nazanin"/>
          <w:b/>
          <w:bCs/>
          <w:color w:val="000000"/>
          <w:sz w:val="26"/>
          <w:szCs w:val="26"/>
        </w:rPr>
      </w:pPr>
      <w:r>
        <w:rPr>
          <w:rFonts w:cs="B Nazanin" w:hint="cs"/>
          <w:b/>
          <w:bCs/>
          <w:color w:val="000000"/>
          <w:sz w:val="26"/>
          <w:szCs w:val="26"/>
          <w:rtl/>
        </w:rPr>
        <w:t xml:space="preserve">همچنین الزاما ریزپیشنهادمطابق اسناداستعلام به پیوست </w:t>
      </w:r>
      <w:r w:rsidR="00924D21">
        <w:rPr>
          <w:rFonts w:cs="B Nazanin" w:hint="cs"/>
          <w:b/>
          <w:bCs/>
          <w:color w:val="000000"/>
          <w:sz w:val="26"/>
          <w:szCs w:val="26"/>
          <w:rtl/>
        </w:rPr>
        <w:t xml:space="preserve">ارائه </w:t>
      </w:r>
      <w:r w:rsidR="00C64B0F">
        <w:rPr>
          <w:rFonts w:cs="B Nazanin" w:hint="cs"/>
          <w:b/>
          <w:bCs/>
          <w:color w:val="000000"/>
          <w:sz w:val="26"/>
          <w:szCs w:val="26"/>
          <w:rtl/>
        </w:rPr>
        <w:t>نمايد.</w:t>
      </w:r>
    </w:p>
    <w:p w14:paraId="74C05755" w14:textId="77777777" w:rsidR="00C64B0F" w:rsidRDefault="00C64B0F" w:rsidP="00C64B0F">
      <w:pPr>
        <w:tabs>
          <w:tab w:val="left" w:pos="141"/>
        </w:tabs>
        <w:bidi/>
        <w:spacing w:after="0" w:line="360" w:lineRule="auto"/>
        <w:ind w:left="-142"/>
        <w:rPr>
          <w:rFonts w:cs="B Titr"/>
          <w:color w:val="000000"/>
          <w:lang w:bidi="fa-IR"/>
        </w:rPr>
      </w:pPr>
    </w:p>
    <w:p w14:paraId="11E353D0" w14:textId="77777777" w:rsidR="00C64B0F" w:rsidRPr="00C1198B" w:rsidRDefault="00C64B0F" w:rsidP="00C64B0F">
      <w:pPr>
        <w:bidi/>
        <w:spacing w:line="240" w:lineRule="exact"/>
        <w:rPr>
          <w:rFonts w:cs="B Titr"/>
          <w:color w:val="000000"/>
          <w:sz w:val="24"/>
          <w:szCs w:val="24"/>
          <w:rtl/>
        </w:rPr>
      </w:pPr>
      <w:r w:rsidRPr="00057D7B">
        <w:rPr>
          <w:rFonts w:cs="B Titr" w:hint="cs"/>
          <w:color w:val="000000"/>
          <w:sz w:val="30"/>
          <w:szCs w:val="30"/>
          <w:rtl/>
        </w:rPr>
        <w:t xml:space="preserve">                                                                    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              </w:t>
      </w:r>
      <w:r w:rsidRPr="00057D7B">
        <w:rPr>
          <w:rFonts w:cs="B Titr" w:hint="cs"/>
          <w:color w:val="000000"/>
          <w:sz w:val="30"/>
          <w:szCs w:val="30"/>
          <w:rtl/>
        </w:rPr>
        <w:t xml:space="preserve">  </w:t>
      </w:r>
      <w:r>
        <w:rPr>
          <w:rFonts w:cs="B Titr" w:hint="cs"/>
          <w:color w:val="000000"/>
          <w:sz w:val="30"/>
          <w:szCs w:val="30"/>
          <w:rtl/>
        </w:rPr>
        <w:t xml:space="preserve">                </w:t>
      </w:r>
      <w:r w:rsidRPr="00C1198B">
        <w:rPr>
          <w:rFonts w:cs="B Titr" w:hint="cs"/>
          <w:color w:val="000000"/>
          <w:sz w:val="24"/>
          <w:szCs w:val="24"/>
          <w:rtl/>
        </w:rPr>
        <w:t>شركت ...................</w:t>
      </w:r>
    </w:p>
    <w:p w14:paraId="591316D2" w14:textId="77777777" w:rsidR="00C64B0F" w:rsidRDefault="00C64B0F" w:rsidP="00C64B0F">
      <w:pPr>
        <w:bidi/>
        <w:spacing w:line="240" w:lineRule="auto"/>
        <w:ind w:left="-142"/>
        <w:rPr>
          <w:rFonts w:cs="B Yagut"/>
          <w:color w:val="000000"/>
          <w:sz w:val="26"/>
          <w:szCs w:val="26"/>
          <w:rtl/>
        </w:rPr>
      </w:pPr>
      <w:r w:rsidRPr="00D908E0">
        <w:rPr>
          <w:rFonts w:cs="B Yagut" w:hint="cs"/>
          <w:color w:val="000000"/>
          <w:sz w:val="26"/>
          <w:szCs w:val="26"/>
          <w:rtl/>
        </w:rPr>
        <w:t xml:space="preserve">                                                                        </w:t>
      </w:r>
      <w:r>
        <w:rPr>
          <w:rFonts w:cs="B Yagut" w:hint="cs"/>
          <w:color w:val="000000"/>
          <w:sz w:val="26"/>
          <w:szCs w:val="26"/>
          <w:rtl/>
        </w:rPr>
        <w:t xml:space="preserve">                                     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</w:t>
      </w:r>
      <w:r>
        <w:rPr>
          <w:rFonts w:cs="B Titr" w:hint="cs"/>
          <w:color w:val="000000"/>
          <w:sz w:val="26"/>
          <w:szCs w:val="26"/>
          <w:rtl/>
        </w:rPr>
        <w:t xml:space="preserve">مهر و امضاء </w:t>
      </w:r>
      <w:r w:rsidRPr="00D908E0">
        <w:rPr>
          <w:rFonts w:cs="B Titr" w:hint="cs"/>
          <w:color w:val="000000"/>
          <w:sz w:val="26"/>
          <w:szCs w:val="26"/>
          <w:rtl/>
        </w:rPr>
        <w:t xml:space="preserve"> </w:t>
      </w:r>
      <w:r w:rsidRPr="00D908E0">
        <w:rPr>
          <w:rFonts w:cs="B Yagut" w:hint="cs"/>
          <w:color w:val="000000"/>
          <w:sz w:val="26"/>
          <w:szCs w:val="26"/>
          <w:rtl/>
        </w:rPr>
        <w:t xml:space="preserve">        </w:t>
      </w:r>
    </w:p>
    <w:p w14:paraId="4C5F6256" w14:textId="77777777" w:rsidR="006C3C7E" w:rsidRPr="00C64B0F" w:rsidRDefault="006C3C7E" w:rsidP="00C64B0F">
      <w:pPr>
        <w:jc w:val="right"/>
        <w:rPr>
          <w:sz w:val="28"/>
          <w:rtl/>
        </w:rPr>
      </w:pPr>
    </w:p>
    <w:sectPr w:rsidR="006C3C7E" w:rsidRPr="00C64B0F" w:rsidSect="008509AA">
      <w:headerReference w:type="default" r:id="rId9"/>
      <w:footerReference w:type="default" r:id="rId10"/>
      <w:pgSz w:w="11907" w:h="16839" w:code="9"/>
      <w:pgMar w:top="2074" w:right="1017" w:bottom="255" w:left="720" w:header="142" w:footer="27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754F2" w14:textId="77777777" w:rsidR="0004100D" w:rsidRDefault="0004100D">
      <w:pPr>
        <w:spacing w:after="0" w:line="240" w:lineRule="auto"/>
      </w:pPr>
      <w:r>
        <w:separator/>
      </w:r>
    </w:p>
  </w:endnote>
  <w:endnote w:type="continuationSeparator" w:id="0">
    <w:p w14:paraId="38E4ACC3" w14:textId="77777777" w:rsidR="0004100D" w:rsidRDefault="000410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r">
    <w:altName w:val="Arial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Titr">
    <w:altName w:val="Arial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Arial Unicode MS"/>
    <w:charset w:val="00"/>
    <w:family w:val="roman"/>
    <w:pitch w:val="variable"/>
    <w:sig w:usb0="61002A87" w:usb1="80000000" w:usb2="00000008" w:usb3="00000000" w:csb0="000101FF" w:csb1="00000000"/>
  </w:font>
  <w:font w:name="B Shiraz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2D8AE" w14:textId="77777777" w:rsidR="002A74E0" w:rsidRDefault="002A74E0">
    <w:pPr>
      <w:pStyle w:val="Footer"/>
      <w:tabs>
        <w:tab w:val="left" w:pos="1107"/>
      </w:tabs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1 : گرگان، ابتدای خیابان شهید بهشتی- کد پستی 13661-49138</w:t>
    </w:r>
  </w:p>
  <w:p w14:paraId="285F6294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 xml:space="preserve">تلفن گویا 5-32223131 نمابر: 32245312  </w:t>
    </w:r>
  </w:p>
  <w:p w14:paraId="6E5599A9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ساختمان شماره 2: گرگان ، خيابان شهيد بهشتي ، خيابان ملاقاتي ، جنب انبار مينو ، كد پستي 94764- 49166</w:t>
    </w:r>
  </w:p>
  <w:p w14:paraId="64F4D6B0" w14:textId="77777777" w:rsidR="002A74E0" w:rsidRDefault="002A74E0" w:rsidP="000E588D">
    <w:pPr>
      <w:pStyle w:val="Footer"/>
      <w:bidi/>
      <w:spacing w:after="0"/>
      <w:jc w:val="center"/>
      <w:rPr>
        <w:rFonts w:cs="B Nazanin"/>
        <w:b/>
        <w:bCs/>
        <w:sz w:val="20"/>
        <w:szCs w:val="20"/>
        <w:rtl/>
      </w:rPr>
    </w:pPr>
    <w:r>
      <w:rPr>
        <w:rFonts w:cs="B Nazanin" w:hint="cs"/>
        <w:b/>
        <w:bCs/>
        <w:sz w:val="20"/>
        <w:szCs w:val="20"/>
        <w:rtl/>
      </w:rPr>
      <w:t>تلفن گویا 32248725   نمابر: 32248723</w:t>
    </w:r>
  </w:p>
  <w:p w14:paraId="1FDD062A" w14:textId="77777777" w:rsidR="002A74E0" w:rsidRDefault="002A74E0">
    <w:pPr>
      <w:pStyle w:val="Footer"/>
      <w:bidi/>
      <w:spacing w:after="0"/>
      <w:jc w:val="center"/>
      <w:rPr>
        <w:rFonts w:cs="B Nazanin"/>
        <w:b/>
        <w:bCs/>
        <w:sz w:val="20"/>
        <w:szCs w:val="20"/>
      </w:rPr>
    </w:pPr>
    <w:r>
      <w:rPr>
        <w:rFonts w:cs="B Nazanin" w:hint="cs"/>
        <w:b/>
        <w:bCs/>
        <w:sz w:val="20"/>
        <w:szCs w:val="20"/>
        <w:rtl/>
      </w:rPr>
      <w:t>وب سایت</w:t>
    </w:r>
    <w:r>
      <w:rPr>
        <w:rFonts w:cs="B Nazanin"/>
        <w:b/>
        <w:bCs/>
        <w:sz w:val="20"/>
        <w:szCs w:val="20"/>
      </w:rPr>
      <w:t>:</w:t>
    </w:r>
    <w:r>
      <w:rPr>
        <w:rFonts w:cs="B Nazanin" w:hint="cs"/>
        <w:b/>
        <w:bCs/>
        <w:sz w:val="20"/>
        <w:szCs w:val="20"/>
        <w:rtl/>
      </w:rPr>
      <w:t xml:space="preserve"> </w:t>
    </w:r>
    <w:r>
      <w:rPr>
        <w:rFonts w:cs="B Nazanin"/>
        <w:b/>
        <w:bCs/>
        <w:sz w:val="20"/>
        <w:szCs w:val="20"/>
      </w:rPr>
      <w:t>www.golestanrud.ir</w:t>
    </w:r>
    <w:hyperlink r:id="rId1" w:history="1"/>
    <w:r>
      <w:rPr>
        <w:rFonts w:hint="cs"/>
        <w:rtl/>
      </w:rPr>
      <w:t xml:space="preserve">     </w:t>
    </w:r>
    <w:r>
      <w:rPr>
        <w:rFonts w:cs="B Nazanin"/>
        <w:b/>
        <w:bCs/>
        <w:sz w:val="20"/>
        <w:szCs w:val="20"/>
      </w:rPr>
      <w:t>Email:info@golestanrud.ir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87C6A" w14:textId="77777777" w:rsidR="0004100D" w:rsidRDefault="0004100D">
      <w:pPr>
        <w:spacing w:after="0" w:line="240" w:lineRule="auto"/>
      </w:pPr>
      <w:r>
        <w:separator/>
      </w:r>
    </w:p>
  </w:footnote>
  <w:footnote w:type="continuationSeparator" w:id="0">
    <w:p w14:paraId="13DDFFE6" w14:textId="77777777" w:rsidR="0004100D" w:rsidRDefault="000410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E356E4" w14:textId="77777777" w:rsidR="002A74E0" w:rsidRDefault="00000000" w:rsidP="00527385">
    <w:pPr>
      <w:pStyle w:val="Header"/>
      <w:bidi/>
      <w:spacing w:before="120" w:after="0"/>
      <w:ind w:right="-180"/>
      <w:jc w:val="right"/>
      <w:rPr>
        <w:rFonts w:cs="B Titr"/>
        <w:b/>
        <w:bCs/>
        <w:sz w:val="20"/>
        <w:szCs w:val="20"/>
      </w:rPr>
    </w:pPr>
    <w:r>
      <w:rPr>
        <w:noProof/>
      </w:rPr>
      <w:pict w14:anchorId="1D52B17F">
        <v:shapetype id="_x0000_t202" coordsize="21600,21600" o:spt="202" path="m,l,21600r21600,l21600,xe">
          <v:stroke joinstyle="miter"/>
          <v:path gradientshapeok="t" o:connecttype="rect"/>
        </v:shapetype>
        <v:shape id="Text Box 36" o:spid="_x0000_s1034" type="#_x0000_t202" style="position:absolute;margin-left:-17.45pt;margin-top:3pt;width:130.2pt;height:74.65pt;z-index:-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" strokecolor="white">
          <v:textbox style="mso-next-textbox:#Text Box 36">
            <w:txbxContent>
              <w:p w14:paraId="3945FEB7" w14:textId="77777777" w:rsidR="002A74E0" w:rsidRDefault="002A74E0" w:rsidP="00BA17B8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شماره: </w:t>
                </w:r>
                <w:r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  <w:t xml:space="preserve"> </w:t>
                </w:r>
                <w:r w:rsidR="00C1198B"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    </w:t>
                </w:r>
              </w:p>
              <w:p w14:paraId="4D4987C0" w14:textId="77777777" w:rsidR="002A74E0" w:rsidRDefault="002A74E0" w:rsidP="00C4001A">
                <w:pPr>
                  <w:bidi/>
                  <w:spacing w:after="120" w:line="240" w:lineRule="auto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 xml:space="preserve">تاریخ:  </w:t>
                </w:r>
              </w:p>
              <w:p w14:paraId="18E99F5A" w14:textId="77777777" w:rsidR="002A74E0" w:rsidRDefault="002A74E0">
                <w:pPr>
                  <w:bidi/>
                  <w:spacing w:after="120"/>
                  <w:rPr>
                    <w:rFonts w:cs="B Nazanin"/>
                    <w:b/>
                    <w:bCs/>
                    <w:sz w:val="24"/>
                    <w:szCs w:val="24"/>
                    <w:lang w:bidi="fa-IR"/>
                  </w:rPr>
                </w:pPr>
                <w:r>
                  <w:rPr>
                    <w:rFonts w:cs="B Nazanin" w:hint="cs"/>
                    <w:b/>
                    <w:bCs/>
                    <w:sz w:val="24"/>
                    <w:szCs w:val="24"/>
                    <w:rtl/>
                    <w:lang w:bidi="fa-IR"/>
                  </w:rPr>
                  <w:t>پيوست:</w:t>
                </w:r>
              </w:p>
            </w:txbxContent>
          </v:textbox>
        </v:shape>
      </w:pict>
    </w:r>
    <w:r w:rsidR="002A74E0">
      <w:rPr>
        <w:rFonts w:cs="B Nazanin"/>
        <w:b/>
        <w:bCs/>
        <w:sz w:val="20"/>
        <w:szCs w:val="20"/>
      </w:rPr>
      <w:t xml:space="preserve">  </w:t>
    </w:r>
  </w:p>
  <w:p w14:paraId="2C8919AF" w14:textId="77777777" w:rsidR="002A74E0" w:rsidRDefault="002A74E0">
    <w:pPr>
      <w:pStyle w:val="Header"/>
      <w:bidi/>
      <w:spacing w:after="0"/>
      <w:jc w:val="center"/>
      <w:rPr>
        <w:rFonts w:cs="B Nazanin"/>
        <w:b/>
        <w:bCs/>
        <w:sz w:val="12"/>
        <w:szCs w:val="12"/>
      </w:rPr>
    </w:pPr>
  </w:p>
  <w:p w14:paraId="22AB128A" w14:textId="77777777" w:rsidR="002A74E0" w:rsidRDefault="002A74E0">
    <w:pPr>
      <w:pStyle w:val="Header"/>
      <w:bidi/>
      <w:spacing w:after="0"/>
      <w:jc w:val="right"/>
      <w:rPr>
        <w:rFonts w:ascii="IranNastaliq" w:hAnsi="IranNastaliq" w:cs="B Nazanin"/>
        <w:sz w:val="20"/>
        <w:szCs w:val="20"/>
      </w:rPr>
    </w:pPr>
  </w:p>
  <w:p w14:paraId="17F2ED72" w14:textId="77777777" w:rsidR="002A74E0" w:rsidRDefault="00000000" w:rsidP="00E733CE">
    <w:pPr>
      <w:pStyle w:val="Header"/>
      <w:tabs>
        <w:tab w:val="left" w:pos="2101"/>
        <w:tab w:val="right" w:pos="10205"/>
      </w:tabs>
      <w:bidi/>
      <w:spacing w:after="0"/>
    </w:pPr>
    <w:r>
      <w:rPr>
        <w:noProof/>
      </w:rPr>
      <w:pict w14:anchorId="08700FF6">
        <v:shape id="AutoShape 39" o:spid="_x0000_s1036" style="position:absolute;left:0;text-align:left;margin-left:-17.45pt;margin-top:26.15pt;width:546.7pt;height:632.25pt;z-index:251657728;visibility:visible;mso-wrap-style:square;mso-wrap-distance-left:9pt;mso-wrap-distance-top:0;mso-wrap-distance-right:9pt;mso-wrap-distance-bottom:0;mso-position-horizontal-relative:margin;mso-position-vertical-relative:text;mso-width-relative:page;mso-height-relative:page;v-text-anchor:top" coordsize="7267575,81229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" path="m4857750,l6675704,v326881,,591871,264990,591871,591871l7267575,7531049v,326881,-264990,591871,-591871,591871l591871,8122920c264990,8122920,,7857930,,7531049l,591871c,264990,264990,,591871,l2453640,9525e">
          <v:path o:connecttype="custom" o:connectlocs="4857750,0;6675704,0;7267575,591871;7267575,7531049;6675704,8122920;591871,8122920;0,7531049;0,591871;591871,0;2453640,9525" o:connectangles="0,0,0,0,0,0,0,0,0,0"/>
          <w10:wrap anchorx="margin"/>
        </v:shape>
      </w:pict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 w:rsidR="002A74E0">
      <w:rPr>
        <w:rtl/>
      </w:rPr>
      <w:tab/>
    </w:r>
    <w:r>
      <w:rPr>
        <w:noProof/>
      </w:rPr>
      <w:pict w14:anchorId="4E20F408">
        <v:shape id="Text Box 34" o:spid="_x0000_s1038" type="#_x0000_t202" style="position:absolute;left:0;text-align:left;margin-left:157.45pt;margin-top:-60.5pt;width:195pt;height:128.65pt;z-index:251658752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" strokecolor="white">
          <v:textbox style="mso-next-textbox:#Text Box 34">
            <w:txbxContent>
              <w:p w14:paraId="04A3ECD6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  <w:rtl/>
                  </w:rPr>
                </w:pPr>
                <w:r>
                  <w:rPr>
                    <w:rFonts w:cs="B Titr"/>
                    <w:b/>
                    <w:bCs/>
                    <w:noProof/>
                    <w:sz w:val="20"/>
                    <w:szCs w:val="20"/>
                    <w:lang w:bidi="fa-IR"/>
                  </w:rPr>
                  <w:drawing>
                    <wp:inline distT="0" distB="0" distL="0" distR="0" wp14:anchorId="77737918" wp14:editId="23F97E82">
                      <wp:extent cx="255270" cy="255270"/>
                      <wp:effectExtent l="19050" t="0" r="0" b="0"/>
                      <wp:docPr id="1" name="Picture 8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8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5270" cy="25527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1FC18A23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ascii="IranNastaliq" w:hAnsi="IranNastaliq" w:cs="IranNastaliq"/>
                  </w:rPr>
                </w:pPr>
                <w:r>
                  <w:rPr>
                    <w:rFonts w:ascii="IranNastaliq" w:hAnsi="IranNastaliq" w:cs="IranNastaliq"/>
                    <w:rtl/>
                  </w:rPr>
                  <w:t>جمهور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</w:rPr>
                  <w:t xml:space="preserve"> </w:t>
                </w:r>
                <w:r>
                  <w:rPr>
                    <w:rFonts w:ascii="IranNastaliq" w:hAnsi="IranNastaliq" w:cs="IranNastaliq"/>
                    <w:rtl/>
                  </w:rPr>
                  <w:t>اسلام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 xml:space="preserve"> ا</w:t>
                </w:r>
                <w:r>
                  <w:rPr>
                    <w:rFonts w:ascii="IranNastaliq" w:hAnsi="IranNastaliq" w:cs="IranNastaliq" w:hint="cs"/>
                    <w:rtl/>
                  </w:rPr>
                  <w:t>ي</w:t>
                </w:r>
                <w:r>
                  <w:rPr>
                    <w:rFonts w:ascii="IranNastaliq" w:hAnsi="IranNastaliq" w:cs="IranNastaliq"/>
                    <w:rtl/>
                  </w:rPr>
                  <w:t>ران</w:t>
                </w:r>
              </w:p>
              <w:p w14:paraId="5EDD23A0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Titr"/>
                    <w:sz w:val="32"/>
                    <w:szCs w:val="32"/>
                  </w:rPr>
                </w:pPr>
                <w:r>
                  <w:rPr>
                    <w:rFonts w:cs="B Titr" w:hint="cs"/>
                    <w:sz w:val="32"/>
                    <w:szCs w:val="32"/>
                    <w:rtl/>
                  </w:rPr>
                  <w:t>وزارت راه و شهرسازي</w:t>
                </w:r>
              </w:p>
              <w:p w14:paraId="64AC92D4" w14:textId="77777777" w:rsidR="002A74E0" w:rsidRDefault="002A74E0">
                <w:pPr>
                  <w:pStyle w:val="Header"/>
                  <w:bidi/>
                  <w:spacing w:after="0" w:line="240" w:lineRule="auto"/>
                  <w:jc w:val="center"/>
                  <w:rPr>
                    <w:rFonts w:cs="B Shiraz"/>
                    <w:b/>
                    <w:bCs/>
                    <w:sz w:val="28"/>
                    <w:szCs w:val="28"/>
                  </w:rPr>
                </w:pPr>
                <w:r>
                  <w:rPr>
                    <w:rFonts w:cs="B Shiraz" w:hint="cs"/>
                    <w:b/>
                    <w:bCs/>
                    <w:sz w:val="28"/>
                    <w:szCs w:val="28"/>
                    <w:rtl/>
                  </w:rPr>
                  <w:t>اداره کل راه و شهرسازي استان گلستان</w:t>
                </w:r>
              </w:p>
              <w:p w14:paraId="4B89C9D3" w14:textId="77777777" w:rsidR="002A74E0" w:rsidRDefault="002A74E0">
                <w:pPr>
                  <w:bidi/>
                  <w:spacing w:after="0" w:line="240" w:lineRule="auto"/>
                  <w:jc w:val="center"/>
                  <w:rPr>
                    <w:sz w:val="20"/>
                    <w:szCs w:val="20"/>
                    <w:rtl/>
                  </w:rPr>
                </w:pPr>
              </w:p>
            </w:txbxContent>
          </v:textbox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F79EF"/>
    <w:multiLevelType w:val="hybridMultilevel"/>
    <w:tmpl w:val="09C63C3A"/>
    <w:lvl w:ilvl="0" w:tplc="6B9CD6C6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6" w:hanging="360"/>
      </w:pPr>
    </w:lvl>
    <w:lvl w:ilvl="2" w:tplc="0409001B" w:tentative="1">
      <w:start w:val="1"/>
      <w:numFmt w:val="lowerRoman"/>
      <w:lvlText w:val="%3."/>
      <w:lvlJc w:val="right"/>
      <w:pPr>
        <w:ind w:left="1786" w:hanging="180"/>
      </w:pPr>
    </w:lvl>
    <w:lvl w:ilvl="3" w:tplc="0409000F" w:tentative="1">
      <w:start w:val="1"/>
      <w:numFmt w:val="decimal"/>
      <w:lvlText w:val="%4."/>
      <w:lvlJc w:val="left"/>
      <w:pPr>
        <w:ind w:left="2506" w:hanging="360"/>
      </w:pPr>
    </w:lvl>
    <w:lvl w:ilvl="4" w:tplc="04090019" w:tentative="1">
      <w:start w:val="1"/>
      <w:numFmt w:val="lowerLetter"/>
      <w:lvlText w:val="%5."/>
      <w:lvlJc w:val="left"/>
      <w:pPr>
        <w:ind w:left="3226" w:hanging="360"/>
      </w:pPr>
    </w:lvl>
    <w:lvl w:ilvl="5" w:tplc="0409001B" w:tentative="1">
      <w:start w:val="1"/>
      <w:numFmt w:val="lowerRoman"/>
      <w:lvlText w:val="%6."/>
      <w:lvlJc w:val="right"/>
      <w:pPr>
        <w:ind w:left="3946" w:hanging="180"/>
      </w:pPr>
    </w:lvl>
    <w:lvl w:ilvl="6" w:tplc="0409000F" w:tentative="1">
      <w:start w:val="1"/>
      <w:numFmt w:val="decimal"/>
      <w:lvlText w:val="%7."/>
      <w:lvlJc w:val="left"/>
      <w:pPr>
        <w:ind w:left="4666" w:hanging="360"/>
      </w:pPr>
    </w:lvl>
    <w:lvl w:ilvl="7" w:tplc="04090019" w:tentative="1">
      <w:start w:val="1"/>
      <w:numFmt w:val="lowerLetter"/>
      <w:lvlText w:val="%8."/>
      <w:lvlJc w:val="left"/>
      <w:pPr>
        <w:ind w:left="5386" w:hanging="360"/>
      </w:pPr>
    </w:lvl>
    <w:lvl w:ilvl="8" w:tplc="0409001B" w:tentative="1">
      <w:start w:val="1"/>
      <w:numFmt w:val="lowerRoman"/>
      <w:lvlText w:val="%9."/>
      <w:lvlJc w:val="right"/>
      <w:pPr>
        <w:ind w:left="6106" w:hanging="180"/>
      </w:pPr>
    </w:lvl>
  </w:abstractNum>
  <w:abstractNum w:abstractNumId="1" w15:restartNumberingAfterBreak="0">
    <w:nsid w:val="018D2D8C"/>
    <w:multiLevelType w:val="hybridMultilevel"/>
    <w:tmpl w:val="FB3A6F34"/>
    <w:lvl w:ilvl="0" w:tplc="44C8042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B Yagu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40"/>
        </w:tabs>
        <w:ind w:left="1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60"/>
        </w:tabs>
        <w:ind w:left="1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</w:lvl>
  </w:abstractNum>
  <w:abstractNum w:abstractNumId="2" w15:restartNumberingAfterBreak="0">
    <w:nsid w:val="08D46CE1"/>
    <w:multiLevelType w:val="hybridMultilevel"/>
    <w:tmpl w:val="4350BB24"/>
    <w:lvl w:ilvl="0" w:tplc="9ABEDDD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3" w15:restartNumberingAfterBreak="0">
    <w:nsid w:val="08F0022B"/>
    <w:multiLevelType w:val="hybridMultilevel"/>
    <w:tmpl w:val="18EA376C"/>
    <w:lvl w:ilvl="0" w:tplc="14EABF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12651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51489F"/>
    <w:multiLevelType w:val="hybridMultilevel"/>
    <w:tmpl w:val="22E4F3D4"/>
    <w:lvl w:ilvl="0" w:tplc="27DEC4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E9693F"/>
    <w:multiLevelType w:val="hybridMultilevel"/>
    <w:tmpl w:val="A782B81E"/>
    <w:lvl w:ilvl="0" w:tplc="44968098">
      <w:numFmt w:val="bullet"/>
      <w:lvlText w:val="-"/>
      <w:lvlJc w:val="left"/>
      <w:pPr>
        <w:ind w:left="720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895274"/>
    <w:multiLevelType w:val="hybridMultilevel"/>
    <w:tmpl w:val="D74AC554"/>
    <w:lvl w:ilvl="0" w:tplc="E20699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2838E4"/>
    <w:multiLevelType w:val="hybridMultilevel"/>
    <w:tmpl w:val="15A00290"/>
    <w:lvl w:ilvl="0" w:tplc="2E4ECEDA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69A4D0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10" w15:restartNumberingAfterBreak="0">
    <w:nsid w:val="210029F6"/>
    <w:multiLevelType w:val="hybridMultilevel"/>
    <w:tmpl w:val="FE3E39D0"/>
    <w:lvl w:ilvl="0" w:tplc="2D08EEE8">
      <w:numFmt w:val="bullet"/>
      <w:lvlText w:val="-"/>
      <w:lvlJc w:val="left"/>
      <w:pPr>
        <w:ind w:left="241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C67D26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E0C4223"/>
    <w:multiLevelType w:val="hybridMultilevel"/>
    <w:tmpl w:val="0C686652"/>
    <w:lvl w:ilvl="0" w:tplc="93303218">
      <w:numFmt w:val="bullet"/>
      <w:lvlText w:val="-"/>
      <w:lvlJc w:val="left"/>
      <w:pPr>
        <w:ind w:left="218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357466"/>
    <w:multiLevelType w:val="hybridMultilevel"/>
    <w:tmpl w:val="50005F78"/>
    <w:lvl w:ilvl="0" w:tplc="C02C00A0">
      <w:start w:val="1"/>
      <w:numFmt w:val="decimal"/>
      <w:lvlText w:val="%1-"/>
      <w:lvlJc w:val="left"/>
      <w:pPr>
        <w:ind w:left="1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14" w15:restartNumberingAfterBreak="0">
    <w:nsid w:val="2F81130F"/>
    <w:multiLevelType w:val="hybridMultilevel"/>
    <w:tmpl w:val="1F3ED2F0"/>
    <w:lvl w:ilvl="0" w:tplc="38B6F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97697A"/>
    <w:multiLevelType w:val="hybridMultilevel"/>
    <w:tmpl w:val="9D262BFE"/>
    <w:lvl w:ilvl="0" w:tplc="0F28DF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354ED"/>
    <w:multiLevelType w:val="hybridMultilevel"/>
    <w:tmpl w:val="F4BC6392"/>
    <w:lvl w:ilvl="0" w:tplc="7972A8C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A837D0"/>
    <w:multiLevelType w:val="hybridMultilevel"/>
    <w:tmpl w:val="8396AACE"/>
    <w:lvl w:ilvl="0" w:tplc="01DEE4CA">
      <w:start w:val="1"/>
      <w:numFmt w:val="decimal"/>
      <w:lvlText w:val="%1-"/>
      <w:lvlJc w:val="left"/>
      <w:pPr>
        <w:tabs>
          <w:tab w:val="num" w:pos="760"/>
        </w:tabs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7E6372D"/>
    <w:multiLevelType w:val="hybridMultilevel"/>
    <w:tmpl w:val="E09EBFFE"/>
    <w:lvl w:ilvl="0" w:tplc="8C5C1F58">
      <w:start w:val="1"/>
      <w:numFmt w:val="decimal"/>
      <w:lvlText w:val="%1-"/>
      <w:lvlJc w:val="left"/>
      <w:pPr>
        <w:ind w:left="217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37" w:hanging="360"/>
      </w:pPr>
    </w:lvl>
    <w:lvl w:ilvl="2" w:tplc="0409001B" w:tentative="1">
      <w:start w:val="1"/>
      <w:numFmt w:val="lowerRoman"/>
      <w:lvlText w:val="%3."/>
      <w:lvlJc w:val="right"/>
      <w:pPr>
        <w:ind w:left="1657" w:hanging="180"/>
      </w:pPr>
    </w:lvl>
    <w:lvl w:ilvl="3" w:tplc="0409000F" w:tentative="1">
      <w:start w:val="1"/>
      <w:numFmt w:val="decimal"/>
      <w:lvlText w:val="%4."/>
      <w:lvlJc w:val="left"/>
      <w:pPr>
        <w:ind w:left="2377" w:hanging="360"/>
      </w:pPr>
    </w:lvl>
    <w:lvl w:ilvl="4" w:tplc="04090019" w:tentative="1">
      <w:start w:val="1"/>
      <w:numFmt w:val="lowerLetter"/>
      <w:lvlText w:val="%5."/>
      <w:lvlJc w:val="left"/>
      <w:pPr>
        <w:ind w:left="3097" w:hanging="360"/>
      </w:pPr>
    </w:lvl>
    <w:lvl w:ilvl="5" w:tplc="0409001B" w:tentative="1">
      <w:start w:val="1"/>
      <w:numFmt w:val="lowerRoman"/>
      <w:lvlText w:val="%6."/>
      <w:lvlJc w:val="right"/>
      <w:pPr>
        <w:ind w:left="3817" w:hanging="180"/>
      </w:pPr>
    </w:lvl>
    <w:lvl w:ilvl="6" w:tplc="0409000F" w:tentative="1">
      <w:start w:val="1"/>
      <w:numFmt w:val="decimal"/>
      <w:lvlText w:val="%7."/>
      <w:lvlJc w:val="left"/>
      <w:pPr>
        <w:ind w:left="4537" w:hanging="360"/>
      </w:pPr>
    </w:lvl>
    <w:lvl w:ilvl="7" w:tplc="04090019" w:tentative="1">
      <w:start w:val="1"/>
      <w:numFmt w:val="lowerLetter"/>
      <w:lvlText w:val="%8."/>
      <w:lvlJc w:val="left"/>
      <w:pPr>
        <w:ind w:left="5257" w:hanging="360"/>
      </w:pPr>
    </w:lvl>
    <w:lvl w:ilvl="8" w:tplc="0409001B" w:tentative="1">
      <w:start w:val="1"/>
      <w:numFmt w:val="lowerRoman"/>
      <w:lvlText w:val="%9."/>
      <w:lvlJc w:val="right"/>
      <w:pPr>
        <w:ind w:left="5977" w:hanging="180"/>
      </w:pPr>
    </w:lvl>
  </w:abstractNum>
  <w:abstractNum w:abstractNumId="19" w15:restartNumberingAfterBreak="0">
    <w:nsid w:val="390D5C4C"/>
    <w:multiLevelType w:val="hybridMultilevel"/>
    <w:tmpl w:val="3C18C4B2"/>
    <w:lvl w:ilvl="0" w:tplc="6CCE738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20" w15:restartNumberingAfterBreak="0">
    <w:nsid w:val="3BB719CA"/>
    <w:multiLevelType w:val="hybridMultilevel"/>
    <w:tmpl w:val="FD24EC9C"/>
    <w:lvl w:ilvl="0" w:tplc="21C632D2">
      <w:start w:val="1"/>
      <w:numFmt w:val="decimal"/>
      <w:lvlText w:val="%1-"/>
      <w:lvlJc w:val="left"/>
      <w:pPr>
        <w:ind w:left="3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5" w:hanging="360"/>
      </w:pPr>
    </w:lvl>
    <w:lvl w:ilvl="2" w:tplc="0409001B" w:tentative="1">
      <w:start w:val="1"/>
      <w:numFmt w:val="lowerRoman"/>
      <w:lvlText w:val="%3."/>
      <w:lvlJc w:val="right"/>
      <w:pPr>
        <w:ind w:left="1745" w:hanging="180"/>
      </w:pPr>
    </w:lvl>
    <w:lvl w:ilvl="3" w:tplc="0409000F" w:tentative="1">
      <w:start w:val="1"/>
      <w:numFmt w:val="decimal"/>
      <w:lvlText w:val="%4."/>
      <w:lvlJc w:val="left"/>
      <w:pPr>
        <w:ind w:left="2465" w:hanging="360"/>
      </w:pPr>
    </w:lvl>
    <w:lvl w:ilvl="4" w:tplc="04090019" w:tentative="1">
      <w:start w:val="1"/>
      <w:numFmt w:val="lowerLetter"/>
      <w:lvlText w:val="%5."/>
      <w:lvlJc w:val="left"/>
      <w:pPr>
        <w:ind w:left="3185" w:hanging="360"/>
      </w:pPr>
    </w:lvl>
    <w:lvl w:ilvl="5" w:tplc="0409001B" w:tentative="1">
      <w:start w:val="1"/>
      <w:numFmt w:val="lowerRoman"/>
      <w:lvlText w:val="%6."/>
      <w:lvlJc w:val="right"/>
      <w:pPr>
        <w:ind w:left="3905" w:hanging="180"/>
      </w:pPr>
    </w:lvl>
    <w:lvl w:ilvl="6" w:tplc="0409000F" w:tentative="1">
      <w:start w:val="1"/>
      <w:numFmt w:val="decimal"/>
      <w:lvlText w:val="%7."/>
      <w:lvlJc w:val="left"/>
      <w:pPr>
        <w:ind w:left="4625" w:hanging="360"/>
      </w:pPr>
    </w:lvl>
    <w:lvl w:ilvl="7" w:tplc="04090019" w:tentative="1">
      <w:start w:val="1"/>
      <w:numFmt w:val="lowerLetter"/>
      <w:lvlText w:val="%8."/>
      <w:lvlJc w:val="left"/>
      <w:pPr>
        <w:ind w:left="5345" w:hanging="360"/>
      </w:pPr>
    </w:lvl>
    <w:lvl w:ilvl="8" w:tplc="0409001B" w:tentative="1">
      <w:start w:val="1"/>
      <w:numFmt w:val="lowerRoman"/>
      <w:lvlText w:val="%9."/>
      <w:lvlJc w:val="right"/>
      <w:pPr>
        <w:ind w:left="6065" w:hanging="180"/>
      </w:pPr>
    </w:lvl>
  </w:abstractNum>
  <w:abstractNum w:abstractNumId="21" w15:restartNumberingAfterBreak="0">
    <w:nsid w:val="41203658"/>
    <w:multiLevelType w:val="hybridMultilevel"/>
    <w:tmpl w:val="E7C6306E"/>
    <w:lvl w:ilvl="0" w:tplc="3E583732">
      <w:start w:val="1"/>
      <w:numFmt w:val="decimal"/>
      <w:lvlText w:val="%1-"/>
      <w:lvlJc w:val="left"/>
      <w:pPr>
        <w:ind w:left="359" w:hanging="360"/>
      </w:pPr>
      <w:rPr>
        <w:sz w:val="26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46E6A41"/>
    <w:multiLevelType w:val="hybridMultilevel"/>
    <w:tmpl w:val="E81E7A14"/>
    <w:lvl w:ilvl="0" w:tplc="0888B700"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883898"/>
    <w:multiLevelType w:val="hybridMultilevel"/>
    <w:tmpl w:val="327E8A46"/>
    <w:lvl w:ilvl="0" w:tplc="86ACEA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C7B3CF4"/>
    <w:multiLevelType w:val="hybridMultilevel"/>
    <w:tmpl w:val="25F802C0"/>
    <w:lvl w:ilvl="0" w:tplc="E41EDD30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20A0418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0C4B64"/>
    <w:multiLevelType w:val="hybridMultilevel"/>
    <w:tmpl w:val="98044B56"/>
    <w:lvl w:ilvl="0" w:tplc="017688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A04B3F"/>
    <w:multiLevelType w:val="hybridMultilevel"/>
    <w:tmpl w:val="FCC4842A"/>
    <w:lvl w:ilvl="0" w:tplc="8F9E35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22362"/>
    <w:multiLevelType w:val="hybridMultilevel"/>
    <w:tmpl w:val="53A4477A"/>
    <w:lvl w:ilvl="0" w:tplc="FB905BB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8F5974"/>
    <w:multiLevelType w:val="hybridMultilevel"/>
    <w:tmpl w:val="9D983996"/>
    <w:lvl w:ilvl="0" w:tplc="FF48205A">
      <w:start w:val="1"/>
      <w:numFmt w:val="decimal"/>
      <w:lvlText w:val="%1-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3FB723A"/>
    <w:multiLevelType w:val="hybridMultilevel"/>
    <w:tmpl w:val="8C32FE44"/>
    <w:lvl w:ilvl="0" w:tplc="6262D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E31297"/>
    <w:multiLevelType w:val="hybridMultilevel"/>
    <w:tmpl w:val="5ADE4FF8"/>
    <w:lvl w:ilvl="0" w:tplc="DE9C968E">
      <w:numFmt w:val="bullet"/>
      <w:lvlText w:val="-"/>
      <w:lvlJc w:val="left"/>
      <w:pPr>
        <w:ind w:left="75" w:hanging="360"/>
      </w:pPr>
      <w:rPr>
        <w:rFonts w:ascii="Calibri" w:eastAsia="Calibri" w:hAnsi="Calibri" w:cs="B Nazani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DB92E50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A331DA"/>
    <w:multiLevelType w:val="hybridMultilevel"/>
    <w:tmpl w:val="A9C44D22"/>
    <w:lvl w:ilvl="0" w:tplc="DDF481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5C60F37"/>
    <w:multiLevelType w:val="hybridMultilevel"/>
    <w:tmpl w:val="3926D822"/>
    <w:lvl w:ilvl="0" w:tplc="268078DE">
      <w:start w:val="1"/>
      <w:numFmt w:val="decimal"/>
      <w:lvlText w:val="%1-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0" w:hanging="360"/>
      </w:pPr>
    </w:lvl>
    <w:lvl w:ilvl="2" w:tplc="0409001B" w:tentative="1">
      <w:start w:val="1"/>
      <w:numFmt w:val="lowerRoman"/>
      <w:lvlText w:val="%3."/>
      <w:lvlJc w:val="right"/>
      <w:pPr>
        <w:ind w:left="2200" w:hanging="180"/>
      </w:pPr>
    </w:lvl>
    <w:lvl w:ilvl="3" w:tplc="0409000F" w:tentative="1">
      <w:start w:val="1"/>
      <w:numFmt w:val="decimal"/>
      <w:lvlText w:val="%4."/>
      <w:lvlJc w:val="left"/>
      <w:pPr>
        <w:ind w:left="2920" w:hanging="360"/>
      </w:pPr>
    </w:lvl>
    <w:lvl w:ilvl="4" w:tplc="04090019" w:tentative="1">
      <w:start w:val="1"/>
      <w:numFmt w:val="lowerLetter"/>
      <w:lvlText w:val="%5."/>
      <w:lvlJc w:val="left"/>
      <w:pPr>
        <w:ind w:left="3640" w:hanging="360"/>
      </w:pPr>
    </w:lvl>
    <w:lvl w:ilvl="5" w:tplc="0409001B" w:tentative="1">
      <w:start w:val="1"/>
      <w:numFmt w:val="lowerRoman"/>
      <w:lvlText w:val="%6."/>
      <w:lvlJc w:val="right"/>
      <w:pPr>
        <w:ind w:left="4360" w:hanging="180"/>
      </w:pPr>
    </w:lvl>
    <w:lvl w:ilvl="6" w:tplc="0409000F" w:tentative="1">
      <w:start w:val="1"/>
      <w:numFmt w:val="decimal"/>
      <w:lvlText w:val="%7."/>
      <w:lvlJc w:val="left"/>
      <w:pPr>
        <w:ind w:left="5080" w:hanging="360"/>
      </w:pPr>
    </w:lvl>
    <w:lvl w:ilvl="7" w:tplc="04090019" w:tentative="1">
      <w:start w:val="1"/>
      <w:numFmt w:val="lowerLetter"/>
      <w:lvlText w:val="%8."/>
      <w:lvlJc w:val="left"/>
      <w:pPr>
        <w:ind w:left="5800" w:hanging="360"/>
      </w:pPr>
    </w:lvl>
    <w:lvl w:ilvl="8" w:tplc="0409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 w15:restartNumberingAfterBreak="0">
    <w:nsid w:val="77106C9B"/>
    <w:multiLevelType w:val="hybridMultilevel"/>
    <w:tmpl w:val="CEDA0776"/>
    <w:lvl w:ilvl="0" w:tplc="4AF88AD0">
      <w:start w:val="1"/>
      <w:numFmt w:val="decimal"/>
      <w:lvlText w:val="%1-"/>
      <w:lvlJc w:val="left"/>
      <w:pPr>
        <w:ind w:left="70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290A7A"/>
    <w:multiLevelType w:val="hybridMultilevel"/>
    <w:tmpl w:val="F65CD048"/>
    <w:lvl w:ilvl="0" w:tplc="7494AF42">
      <w:start w:val="1"/>
      <w:numFmt w:val="decimal"/>
      <w:lvlText w:val="%1-"/>
      <w:lvlJc w:val="left"/>
      <w:pPr>
        <w:ind w:left="194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914" w:hanging="360"/>
      </w:pPr>
    </w:lvl>
    <w:lvl w:ilvl="2" w:tplc="0409001B" w:tentative="1">
      <w:start w:val="1"/>
      <w:numFmt w:val="lowerRoman"/>
      <w:lvlText w:val="%3."/>
      <w:lvlJc w:val="right"/>
      <w:pPr>
        <w:ind w:left="1634" w:hanging="180"/>
      </w:pPr>
    </w:lvl>
    <w:lvl w:ilvl="3" w:tplc="0409000F" w:tentative="1">
      <w:start w:val="1"/>
      <w:numFmt w:val="decimal"/>
      <w:lvlText w:val="%4."/>
      <w:lvlJc w:val="left"/>
      <w:pPr>
        <w:ind w:left="2354" w:hanging="360"/>
      </w:pPr>
    </w:lvl>
    <w:lvl w:ilvl="4" w:tplc="04090019" w:tentative="1">
      <w:start w:val="1"/>
      <w:numFmt w:val="lowerLetter"/>
      <w:lvlText w:val="%5."/>
      <w:lvlJc w:val="left"/>
      <w:pPr>
        <w:ind w:left="3074" w:hanging="360"/>
      </w:pPr>
    </w:lvl>
    <w:lvl w:ilvl="5" w:tplc="0409001B" w:tentative="1">
      <w:start w:val="1"/>
      <w:numFmt w:val="lowerRoman"/>
      <w:lvlText w:val="%6."/>
      <w:lvlJc w:val="right"/>
      <w:pPr>
        <w:ind w:left="3794" w:hanging="180"/>
      </w:pPr>
    </w:lvl>
    <w:lvl w:ilvl="6" w:tplc="0409000F" w:tentative="1">
      <w:start w:val="1"/>
      <w:numFmt w:val="decimal"/>
      <w:lvlText w:val="%7."/>
      <w:lvlJc w:val="left"/>
      <w:pPr>
        <w:ind w:left="4514" w:hanging="360"/>
      </w:pPr>
    </w:lvl>
    <w:lvl w:ilvl="7" w:tplc="04090019" w:tentative="1">
      <w:start w:val="1"/>
      <w:numFmt w:val="lowerLetter"/>
      <w:lvlText w:val="%8."/>
      <w:lvlJc w:val="left"/>
      <w:pPr>
        <w:ind w:left="5234" w:hanging="360"/>
      </w:pPr>
    </w:lvl>
    <w:lvl w:ilvl="8" w:tplc="0409001B" w:tentative="1">
      <w:start w:val="1"/>
      <w:numFmt w:val="lowerRoman"/>
      <w:lvlText w:val="%9."/>
      <w:lvlJc w:val="right"/>
      <w:pPr>
        <w:ind w:left="5954" w:hanging="180"/>
      </w:pPr>
    </w:lvl>
  </w:abstractNum>
  <w:abstractNum w:abstractNumId="37" w15:restartNumberingAfterBreak="0">
    <w:nsid w:val="7AD17C76"/>
    <w:multiLevelType w:val="hybridMultilevel"/>
    <w:tmpl w:val="6CA459F4"/>
    <w:lvl w:ilvl="0" w:tplc="C6287686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A71B5A"/>
    <w:multiLevelType w:val="hybridMultilevel"/>
    <w:tmpl w:val="3EF23348"/>
    <w:lvl w:ilvl="0" w:tplc="1B7CE5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2065DA"/>
    <w:multiLevelType w:val="hybridMultilevel"/>
    <w:tmpl w:val="EB3E28CC"/>
    <w:lvl w:ilvl="0" w:tplc="07DA8C9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770349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40117322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9644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9734342">
    <w:abstractNumId w:val="23"/>
  </w:num>
  <w:num w:numId="5" w16cid:durableId="59862582">
    <w:abstractNumId w:val="7"/>
  </w:num>
  <w:num w:numId="6" w16cid:durableId="1265920690">
    <w:abstractNumId w:val="33"/>
  </w:num>
  <w:num w:numId="7" w16cid:durableId="62914623">
    <w:abstractNumId w:val="28"/>
  </w:num>
  <w:num w:numId="8" w16cid:durableId="1051538882">
    <w:abstractNumId w:val="13"/>
  </w:num>
  <w:num w:numId="9" w16cid:durableId="941304365">
    <w:abstractNumId w:val="17"/>
  </w:num>
  <w:num w:numId="10" w16cid:durableId="154752397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10105438">
    <w:abstractNumId w:val="8"/>
  </w:num>
  <w:num w:numId="12" w16cid:durableId="294524675">
    <w:abstractNumId w:val="1"/>
  </w:num>
  <w:num w:numId="13" w16cid:durableId="188883079">
    <w:abstractNumId w:val="9"/>
  </w:num>
  <w:num w:numId="14" w16cid:durableId="236945148">
    <w:abstractNumId w:val="19"/>
  </w:num>
  <w:num w:numId="15" w16cid:durableId="597374241">
    <w:abstractNumId w:val="36"/>
  </w:num>
  <w:num w:numId="16" w16cid:durableId="752817632">
    <w:abstractNumId w:val="20"/>
  </w:num>
  <w:num w:numId="17" w16cid:durableId="1082794256">
    <w:abstractNumId w:val="14"/>
  </w:num>
  <w:num w:numId="18" w16cid:durableId="1952514941">
    <w:abstractNumId w:val="16"/>
  </w:num>
  <w:num w:numId="19" w16cid:durableId="2044866575">
    <w:abstractNumId w:val="34"/>
  </w:num>
  <w:num w:numId="20" w16cid:durableId="1428187167">
    <w:abstractNumId w:val="3"/>
  </w:num>
  <w:num w:numId="21" w16cid:durableId="60870117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6209944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24000918">
    <w:abstractNumId w:val="4"/>
  </w:num>
  <w:num w:numId="24" w16cid:durableId="2035225547">
    <w:abstractNumId w:val="32"/>
  </w:num>
  <w:num w:numId="25" w16cid:durableId="995184782">
    <w:abstractNumId w:val="38"/>
  </w:num>
  <w:num w:numId="26" w16cid:durableId="1412658980">
    <w:abstractNumId w:val="25"/>
  </w:num>
  <w:num w:numId="27" w16cid:durableId="1717580849">
    <w:abstractNumId w:val="27"/>
  </w:num>
  <w:num w:numId="28" w16cid:durableId="214389421">
    <w:abstractNumId w:val="26"/>
  </w:num>
  <w:num w:numId="29" w16cid:durableId="703479067">
    <w:abstractNumId w:val="30"/>
  </w:num>
  <w:num w:numId="30" w16cid:durableId="603660005">
    <w:abstractNumId w:val="5"/>
  </w:num>
  <w:num w:numId="31" w16cid:durableId="435173726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34829411">
    <w:abstractNumId w:val="39"/>
  </w:num>
  <w:num w:numId="33" w16cid:durableId="1009794986">
    <w:abstractNumId w:val="0"/>
  </w:num>
  <w:num w:numId="34" w16cid:durableId="23613306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54128540">
    <w:abstractNumId w:val="24"/>
  </w:num>
  <w:num w:numId="36" w16cid:durableId="1024402532">
    <w:abstractNumId w:val="11"/>
  </w:num>
  <w:num w:numId="37" w16cid:durableId="209867309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608465658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784039191">
    <w:abstractNumId w:val="37"/>
  </w:num>
  <w:num w:numId="40" w16cid:durableId="260769097">
    <w:abstractNumId w:val="2"/>
  </w:num>
  <w:num w:numId="41" w16cid:durableId="1582830290">
    <w:abstractNumId w:val="18"/>
  </w:num>
  <w:num w:numId="42" w16cid:durableId="37539643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attachedTemplate r:id="rId1"/>
  <w:defaultTabStop w:val="720"/>
  <w:characterSpacingControl w:val="doNotCompress"/>
  <w:hdrShapeDefaults>
    <o:shapedefaults v:ext="edit" spidmax="205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4B4F"/>
    <w:rsid w:val="00003AEF"/>
    <w:rsid w:val="00004580"/>
    <w:rsid w:val="00004DAB"/>
    <w:rsid w:val="00011B77"/>
    <w:rsid w:val="00012592"/>
    <w:rsid w:val="00012D3B"/>
    <w:rsid w:val="00013863"/>
    <w:rsid w:val="0001615B"/>
    <w:rsid w:val="00016349"/>
    <w:rsid w:val="000164E3"/>
    <w:rsid w:val="00020616"/>
    <w:rsid w:val="000217CF"/>
    <w:rsid w:val="00021F69"/>
    <w:rsid w:val="00023280"/>
    <w:rsid w:val="000263AF"/>
    <w:rsid w:val="00030B89"/>
    <w:rsid w:val="00030E87"/>
    <w:rsid w:val="000360CA"/>
    <w:rsid w:val="0004100D"/>
    <w:rsid w:val="00041BB1"/>
    <w:rsid w:val="00045D00"/>
    <w:rsid w:val="000542B9"/>
    <w:rsid w:val="00063606"/>
    <w:rsid w:val="00066F4D"/>
    <w:rsid w:val="00073346"/>
    <w:rsid w:val="000759E2"/>
    <w:rsid w:val="000761FC"/>
    <w:rsid w:val="00076D2B"/>
    <w:rsid w:val="000804F3"/>
    <w:rsid w:val="00080537"/>
    <w:rsid w:val="00084EDF"/>
    <w:rsid w:val="000865DA"/>
    <w:rsid w:val="000915CA"/>
    <w:rsid w:val="000938B9"/>
    <w:rsid w:val="000965BF"/>
    <w:rsid w:val="000965C0"/>
    <w:rsid w:val="000A0104"/>
    <w:rsid w:val="000A3850"/>
    <w:rsid w:val="000A4A17"/>
    <w:rsid w:val="000A7E42"/>
    <w:rsid w:val="000B0A41"/>
    <w:rsid w:val="000B38D8"/>
    <w:rsid w:val="000C30F2"/>
    <w:rsid w:val="000C3A3A"/>
    <w:rsid w:val="000D002C"/>
    <w:rsid w:val="000D7345"/>
    <w:rsid w:val="000E004D"/>
    <w:rsid w:val="000E0B03"/>
    <w:rsid w:val="000E588D"/>
    <w:rsid w:val="000E63B8"/>
    <w:rsid w:val="000E7CF5"/>
    <w:rsid w:val="000F08FA"/>
    <w:rsid w:val="000F1BD5"/>
    <w:rsid w:val="000F216C"/>
    <w:rsid w:val="000F2432"/>
    <w:rsid w:val="000F28F0"/>
    <w:rsid w:val="000F4BFD"/>
    <w:rsid w:val="0011092F"/>
    <w:rsid w:val="00116C16"/>
    <w:rsid w:val="00117352"/>
    <w:rsid w:val="00117E9F"/>
    <w:rsid w:val="00120986"/>
    <w:rsid w:val="00121597"/>
    <w:rsid w:val="0012220A"/>
    <w:rsid w:val="00124BD6"/>
    <w:rsid w:val="00125954"/>
    <w:rsid w:val="00127924"/>
    <w:rsid w:val="001359E8"/>
    <w:rsid w:val="00136A5B"/>
    <w:rsid w:val="00141A3D"/>
    <w:rsid w:val="0014455C"/>
    <w:rsid w:val="00145DB4"/>
    <w:rsid w:val="00152182"/>
    <w:rsid w:val="0015344F"/>
    <w:rsid w:val="00153EC0"/>
    <w:rsid w:val="001574D9"/>
    <w:rsid w:val="001609CE"/>
    <w:rsid w:val="00165B1A"/>
    <w:rsid w:val="00170C42"/>
    <w:rsid w:val="001710B8"/>
    <w:rsid w:val="00171F29"/>
    <w:rsid w:val="001743A2"/>
    <w:rsid w:val="001746F8"/>
    <w:rsid w:val="00174AD9"/>
    <w:rsid w:val="0017521A"/>
    <w:rsid w:val="00181022"/>
    <w:rsid w:val="0018160B"/>
    <w:rsid w:val="0018575C"/>
    <w:rsid w:val="00186C69"/>
    <w:rsid w:val="00187312"/>
    <w:rsid w:val="00190877"/>
    <w:rsid w:val="00191701"/>
    <w:rsid w:val="00193168"/>
    <w:rsid w:val="00193670"/>
    <w:rsid w:val="00193ED8"/>
    <w:rsid w:val="00197875"/>
    <w:rsid w:val="001A024B"/>
    <w:rsid w:val="001A0DEF"/>
    <w:rsid w:val="001A3432"/>
    <w:rsid w:val="001A3871"/>
    <w:rsid w:val="001A65F9"/>
    <w:rsid w:val="001A7427"/>
    <w:rsid w:val="001A7BB9"/>
    <w:rsid w:val="001B481F"/>
    <w:rsid w:val="001B48CE"/>
    <w:rsid w:val="001B4D1B"/>
    <w:rsid w:val="001C6BD5"/>
    <w:rsid w:val="001C7F4C"/>
    <w:rsid w:val="001D587B"/>
    <w:rsid w:val="001D599E"/>
    <w:rsid w:val="001D6A43"/>
    <w:rsid w:val="001E35FF"/>
    <w:rsid w:val="001E3D6A"/>
    <w:rsid w:val="001E4B4F"/>
    <w:rsid w:val="001E4F22"/>
    <w:rsid w:val="001E6412"/>
    <w:rsid w:val="001E6F91"/>
    <w:rsid w:val="001E71A4"/>
    <w:rsid w:val="001F353D"/>
    <w:rsid w:val="001F52B8"/>
    <w:rsid w:val="001F62F4"/>
    <w:rsid w:val="001F660C"/>
    <w:rsid w:val="001F72CD"/>
    <w:rsid w:val="002008EB"/>
    <w:rsid w:val="00204092"/>
    <w:rsid w:val="00207957"/>
    <w:rsid w:val="00212B9C"/>
    <w:rsid w:val="00212DC5"/>
    <w:rsid w:val="00213F19"/>
    <w:rsid w:val="00217630"/>
    <w:rsid w:val="00217885"/>
    <w:rsid w:val="00220257"/>
    <w:rsid w:val="002207B0"/>
    <w:rsid w:val="002220B9"/>
    <w:rsid w:val="00225CAA"/>
    <w:rsid w:val="00230E8B"/>
    <w:rsid w:val="002341F8"/>
    <w:rsid w:val="002345D1"/>
    <w:rsid w:val="00234F1A"/>
    <w:rsid w:val="002449DD"/>
    <w:rsid w:val="00256FFB"/>
    <w:rsid w:val="00261692"/>
    <w:rsid w:val="00262DE9"/>
    <w:rsid w:val="0026603B"/>
    <w:rsid w:val="00266DB7"/>
    <w:rsid w:val="00267D88"/>
    <w:rsid w:val="00271FD0"/>
    <w:rsid w:val="00275449"/>
    <w:rsid w:val="00275C65"/>
    <w:rsid w:val="00281376"/>
    <w:rsid w:val="0028449E"/>
    <w:rsid w:val="0028538F"/>
    <w:rsid w:val="00287F9F"/>
    <w:rsid w:val="00290504"/>
    <w:rsid w:val="00292B8A"/>
    <w:rsid w:val="0029506D"/>
    <w:rsid w:val="0029692D"/>
    <w:rsid w:val="00296EC2"/>
    <w:rsid w:val="002A5B99"/>
    <w:rsid w:val="002A6D2C"/>
    <w:rsid w:val="002A74E0"/>
    <w:rsid w:val="002A7705"/>
    <w:rsid w:val="002A7D71"/>
    <w:rsid w:val="002A7F07"/>
    <w:rsid w:val="002B05E5"/>
    <w:rsid w:val="002B2E63"/>
    <w:rsid w:val="002B7B62"/>
    <w:rsid w:val="002C39D3"/>
    <w:rsid w:val="002C498D"/>
    <w:rsid w:val="002C6C98"/>
    <w:rsid w:val="002D447D"/>
    <w:rsid w:val="002E6282"/>
    <w:rsid w:val="002F2D6D"/>
    <w:rsid w:val="002F4F41"/>
    <w:rsid w:val="00300D77"/>
    <w:rsid w:val="003019E6"/>
    <w:rsid w:val="00305DAD"/>
    <w:rsid w:val="0030626E"/>
    <w:rsid w:val="003071AE"/>
    <w:rsid w:val="003102F4"/>
    <w:rsid w:val="00312BEE"/>
    <w:rsid w:val="0031300F"/>
    <w:rsid w:val="00317672"/>
    <w:rsid w:val="00321C93"/>
    <w:rsid w:val="00322CC4"/>
    <w:rsid w:val="00327ABF"/>
    <w:rsid w:val="00335F49"/>
    <w:rsid w:val="003402DB"/>
    <w:rsid w:val="0034058E"/>
    <w:rsid w:val="003449C8"/>
    <w:rsid w:val="00347A1E"/>
    <w:rsid w:val="00351FB0"/>
    <w:rsid w:val="00354D3F"/>
    <w:rsid w:val="0035574E"/>
    <w:rsid w:val="00357546"/>
    <w:rsid w:val="0035789A"/>
    <w:rsid w:val="00363315"/>
    <w:rsid w:val="0037658D"/>
    <w:rsid w:val="00380ECB"/>
    <w:rsid w:val="0038233E"/>
    <w:rsid w:val="0038366D"/>
    <w:rsid w:val="003854BB"/>
    <w:rsid w:val="00385B0C"/>
    <w:rsid w:val="00390829"/>
    <w:rsid w:val="003923EC"/>
    <w:rsid w:val="00394FD2"/>
    <w:rsid w:val="00397426"/>
    <w:rsid w:val="003A12EA"/>
    <w:rsid w:val="003A321B"/>
    <w:rsid w:val="003A6F47"/>
    <w:rsid w:val="003A7624"/>
    <w:rsid w:val="003B06DF"/>
    <w:rsid w:val="003B0C78"/>
    <w:rsid w:val="003B0FCD"/>
    <w:rsid w:val="003B1085"/>
    <w:rsid w:val="003B60A2"/>
    <w:rsid w:val="003C7821"/>
    <w:rsid w:val="003D17B1"/>
    <w:rsid w:val="003F0406"/>
    <w:rsid w:val="003F3E44"/>
    <w:rsid w:val="003F583D"/>
    <w:rsid w:val="00403773"/>
    <w:rsid w:val="004037DB"/>
    <w:rsid w:val="0041150A"/>
    <w:rsid w:val="00415F5F"/>
    <w:rsid w:val="0041707E"/>
    <w:rsid w:val="0042232A"/>
    <w:rsid w:val="00422880"/>
    <w:rsid w:val="0042764F"/>
    <w:rsid w:val="00431DE8"/>
    <w:rsid w:val="00433C06"/>
    <w:rsid w:val="004343C2"/>
    <w:rsid w:val="004360F9"/>
    <w:rsid w:val="00440A34"/>
    <w:rsid w:val="00440CC3"/>
    <w:rsid w:val="0044731A"/>
    <w:rsid w:val="00453139"/>
    <w:rsid w:val="00455C6D"/>
    <w:rsid w:val="0045696F"/>
    <w:rsid w:val="00456DC2"/>
    <w:rsid w:val="00464518"/>
    <w:rsid w:val="0047374D"/>
    <w:rsid w:val="00473F66"/>
    <w:rsid w:val="004773A9"/>
    <w:rsid w:val="0048063F"/>
    <w:rsid w:val="00480B06"/>
    <w:rsid w:val="004837FC"/>
    <w:rsid w:val="00493483"/>
    <w:rsid w:val="00493B6A"/>
    <w:rsid w:val="00493C5D"/>
    <w:rsid w:val="00497099"/>
    <w:rsid w:val="00497AEC"/>
    <w:rsid w:val="004A2AFF"/>
    <w:rsid w:val="004A4BD8"/>
    <w:rsid w:val="004A4BE0"/>
    <w:rsid w:val="004A6841"/>
    <w:rsid w:val="004A6C73"/>
    <w:rsid w:val="004A72B4"/>
    <w:rsid w:val="004B2CA7"/>
    <w:rsid w:val="004B3A85"/>
    <w:rsid w:val="004B77E3"/>
    <w:rsid w:val="004C11A4"/>
    <w:rsid w:val="004C4A3C"/>
    <w:rsid w:val="004C5FC5"/>
    <w:rsid w:val="004C70E7"/>
    <w:rsid w:val="004D1BF8"/>
    <w:rsid w:val="004E7148"/>
    <w:rsid w:val="004F4BBC"/>
    <w:rsid w:val="004F515C"/>
    <w:rsid w:val="004F6E8E"/>
    <w:rsid w:val="00501E15"/>
    <w:rsid w:val="005069DF"/>
    <w:rsid w:val="005131F8"/>
    <w:rsid w:val="00513638"/>
    <w:rsid w:val="00523223"/>
    <w:rsid w:val="00525822"/>
    <w:rsid w:val="00526050"/>
    <w:rsid w:val="00527385"/>
    <w:rsid w:val="005326A6"/>
    <w:rsid w:val="00534C57"/>
    <w:rsid w:val="00536D61"/>
    <w:rsid w:val="00542CAA"/>
    <w:rsid w:val="00543E8D"/>
    <w:rsid w:val="0055197E"/>
    <w:rsid w:val="00551F34"/>
    <w:rsid w:val="00552CC2"/>
    <w:rsid w:val="005573BE"/>
    <w:rsid w:val="005608C7"/>
    <w:rsid w:val="00571DF8"/>
    <w:rsid w:val="00572DB9"/>
    <w:rsid w:val="00573140"/>
    <w:rsid w:val="00574134"/>
    <w:rsid w:val="005745C5"/>
    <w:rsid w:val="005758A2"/>
    <w:rsid w:val="0057598E"/>
    <w:rsid w:val="00577D3F"/>
    <w:rsid w:val="0058669C"/>
    <w:rsid w:val="00593CD4"/>
    <w:rsid w:val="0059591C"/>
    <w:rsid w:val="005A5218"/>
    <w:rsid w:val="005A6034"/>
    <w:rsid w:val="005A6621"/>
    <w:rsid w:val="005B0B17"/>
    <w:rsid w:val="005B0C4B"/>
    <w:rsid w:val="005B2843"/>
    <w:rsid w:val="005C5D2A"/>
    <w:rsid w:val="005C64A5"/>
    <w:rsid w:val="005C7C3E"/>
    <w:rsid w:val="005D17B9"/>
    <w:rsid w:val="005D276C"/>
    <w:rsid w:val="005D4170"/>
    <w:rsid w:val="005D58FB"/>
    <w:rsid w:val="005E514F"/>
    <w:rsid w:val="005E6C5C"/>
    <w:rsid w:val="005F7A38"/>
    <w:rsid w:val="00600C14"/>
    <w:rsid w:val="00607D9B"/>
    <w:rsid w:val="00612195"/>
    <w:rsid w:val="006130FA"/>
    <w:rsid w:val="00613306"/>
    <w:rsid w:val="006152FB"/>
    <w:rsid w:val="00617009"/>
    <w:rsid w:val="00621937"/>
    <w:rsid w:val="0063497C"/>
    <w:rsid w:val="00634DE5"/>
    <w:rsid w:val="006376A6"/>
    <w:rsid w:val="006407AA"/>
    <w:rsid w:val="006423ED"/>
    <w:rsid w:val="006435C8"/>
    <w:rsid w:val="006444AA"/>
    <w:rsid w:val="006453C3"/>
    <w:rsid w:val="00645954"/>
    <w:rsid w:val="00645982"/>
    <w:rsid w:val="00646C31"/>
    <w:rsid w:val="00647B46"/>
    <w:rsid w:val="00655124"/>
    <w:rsid w:val="006575DF"/>
    <w:rsid w:val="00657B03"/>
    <w:rsid w:val="006616BF"/>
    <w:rsid w:val="006640F3"/>
    <w:rsid w:val="006724DF"/>
    <w:rsid w:val="006737FD"/>
    <w:rsid w:val="00673A4A"/>
    <w:rsid w:val="00673CDB"/>
    <w:rsid w:val="006741B8"/>
    <w:rsid w:val="00692124"/>
    <w:rsid w:val="00696C87"/>
    <w:rsid w:val="006A0596"/>
    <w:rsid w:val="006A290B"/>
    <w:rsid w:val="006A2B2F"/>
    <w:rsid w:val="006A2C3E"/>
    <w:rsid w:val="006A373B"/>
    <w:rsid w:val="006A5DC8"/>
    <w:rsid w:val="006B2489"/>
    <w:rsid w:val="006C3C7E"/>
    <w:rsid w:val="006D2936"/>
    <w:rsid w:val="006D6925"/>
    <w:rsid w:val="006D7153"/>
    <w:rsid w:val="006E3F84"/>
    <w:rsid w:val="006E4F50"/>
    <w:rsid w:val="006F0000"/>
    <w:rsid w:val="006F140B"/>
    <w:rsid w:val="006F4835"/>
    <w:rsid w:val="0070281C"/>
    <w:rsid w:val="00706C94"/>
    <w:rsid w:val="007103F7"/>
    <w:rsid w:val="007234FB"/>
    <w:rsid w:val="007256E6"/>
    <w:rsid w:val="00730190"/>
    <w:rsid w:val="00734DB5"/>
    <w:rsid w:val="00735154"/>
    <w:rsid w:val="00740C31"/>
    <w:rsid w:val="00742ADD"/>
    <w:rsid w:val="00742FD9"/>
    <w:rsid w:val="00743FBF"/>
    <w:rsid w:val="007443AE"/>
    <w:rsid w:val="00746A5E"/>
    <w:rsid w:val="00747EDB"/>
    <w:rsid w:val="007503E9"/>
    <w:rsid w:val="0075105D"/>
    <w:rsid w:val="007547F3"/>
    <w:rsid w:val="0075592B"/>
    <w:rsid w:val="007613D9"/>
    <w:rsid w:val="007668CE"/>
    <w:rsid w:val="007669E9"/>
    <w:rsid w:val="00767D8F"/>
    <w:rsid w:val="007774DC"/>
    <w:rsid w:val="00783F3F"/>
    <w:rsid w:val="007844A9"/>
    <w:rsid w:val="00784582"/>
    <w:rsid w:val="00790764"/>
    <w:rsid w:val="00791C61"/>
    <w:rsid w:val="0079560E"/>
    <w:rsid w:val="0079747D"/>
    <w:rsid w:val="007A587E"/>
    <w:rsid w:val="007A5FFD"/>
    <w:rsid w:val="007A6B61"/>
    <w:rsid w:val="007B226E"/>
    <w:rsid w:val="007B2E60"/>
    <w:rsid w:val="007B2FC9"/>
    <w:rsid w:val="007B4E87"/>
    <w:rsid w:val="007B6511"/>
    <w:rsid w:val="007C5495"/>
    <w:rsid w:val="007C7E24"/>
    <w:rsid w:val="007D03DC"/>
    <w:rsid w:val="007D098E"/>
    <w:rsid w:val="007D5A83"/>
    <w:rsid w:val="007E5055"/>
    <w:rsid w:val="007E7C77"/>
    <w:rsid w:val="007F11CE"/>
    <w:rsid w:val="007F2551"/>
    <w:rsid w:val="007F7E94"/>
    <w:rsid w:val="008107C5"/>
    <w:rsid w:val="00812A13"/>
    <w:rsid w:val="00813190"/>
    <w:rsid w:val="008163A7"/>
    <w:rsid w:val="00816E22"/>
    <w:rsid w:val="00817F3A"/>
    <w:rsid w:val="00824CB2"/>
    <w:rsid w:val="008261F3"/>
    <w:rsid w:val="008309A6"/>
    <w:rsid w:val="0083451A"/>
    <w:rsid w:val="0083453E"/>
    <w:rsid w:val="0083577E"/>
    <w:rsid w:val="00840399"/>
    <w:rsid w:val="00840547"/>
    <w:rsid w:val="00840BD5"/>
    <w:rsid w:val="0084305C"/>
    <w:rsid w:val="0084543F"/>
    <w:rsid w:val="008509AA"/>
    <w:rsid w:val="00852490"/>
    <w:rsid w:val="00852D0D"/>
    <w:rsid w:val="0085424F"/>
    <w:rsid w:val="0085715D"/>
    <w:rsid w:val="00867EC2"/>
    <w:rsid w:val="00870272"/>
    <w:rsid w:val="00875DDA"/>
    <w:rsid w:val="0087739E"/>
    <w:rsid w:val="008845B2"/>
    <w:rsid w:val="00884AAA"/>
    <w:rsid w:val="0088667E"/>
    <w:rsid w:val="00891602"/>
    <w:rsid w:val="00896E5F"/>
    <w:rsid w:val="008A0A16"/>
    <w:rsid w:val="008A15C6"/>
    <w:rsid w:val="008A2B2F"/>
    <w:rsid w:val="008A393B"/>
    <w:rsid w:val="008A5275"/>
    <w:rsid w:val="008A5533"/>
    <w:rsid w:val="008A5E2A"/>
    <w:rsid w:val="008A6B15"/>
    <w:rsid w:val="008B0751"/>
    <w:rsid w:val="008B4740"/>
    <w:rsid w:val="008B6EB5"/>
    <w:rsid w:val="008C48C3"/>
    <w:rsid w:val="008C55D2"/>
    <w:rsid w:val="008D0CC5"/>
    <w:rsid w:val="008D2B23"/>
    <w:rsid w:val="008E035D"/>
    <w:rsid w:val="008E0B3E"/>
    <w:rsid w:val="008E33DA"/>
    <w:rsid w:val="008E3F32"/>
    <w:rsid w:val="008E7107"/>
    <w:rsid w:val="008E72BB"/>
    <w:rsid w:val="008F4B8D"/>
    <w:rsid w:val="00911314"/>
    <w:rsid w:val="009176A6"/>
    <w:rsid w:val="00917CCC"/>
    <w:rsid w:val="00921C96"/>
    <w:rsid w:val="00922B7D"/>
    <w:rsid w:val="00924D21"/>
    <w:rsid w:val="0092502C"/>
    <w:rsid w:val="009271D4"/>
    <w:rsid w:val="009310B8"/>
    <w:rsid w:val="0093205C"/>
    <w:rsid w:val="00932D0C"/>
    <w:rsid w:val="0093430C"/>
    <w:rsid w:val="009359C8"/>
    <w:rsid w:val="00942347"/>
    <w:rsid w:val="00943842"/>
    <w:rsid w:val="00944161"/>
    <w:rsid w:val="00944D37"/>
    <w:rsid w:val="009468C6"/>
    <w:rsid w:val="0095094C"/>
    <w:rsid w:val="009535CF"/>
    <w:rsid w:val="00954D10"/>
    <w:rsid w:val="00956105"/>
    <w:rsid w:val="00961D28"/>
    <w:rsid w:val="0096283F"/>
    <w:rsid w:val="00967837"/>
    <w:rsid w:val="009704A7"/>
    <w:rsid w:val="0097093E"/>
    <w:rsid w:val="00971F2E"/>
    <w:rsid w:val="00973260"/>
    <w:rsid w:val="00976CBF"/>
    <w:rsid w:val="009771C8"/>
    <w:rsid w:val="00987261"/>
    <w:rsid w:val="00987679"/>
    <w:rsid w:val="009876A1"/>
    <w:rsid w:val="0099208E"/>
    <w:rsid w:val="0099242C"/>
    <w:rsid w:val="00995A22"/>
    <w:rsid w:val="009A7AE3"/>
    <w:rsid w:val="009B0752"/>
    <w:rsid w:val="009B1C47"/>
    <w:rsid w:val="009B214E"/>
    <w:rsid w:val="009B221C"/>
    <w:rsid w:val="009B2C14"/>
    <w:rsid w:val="009B529A"/>
    <w:rsid w:val="009C120E"/>
    <w:rsid w:val="009C461F"/>
    <w:rsid w:val="009D0C10"/>
    <w:rsid w:val="009D7441"/>
    <w:rsid w:val="009D7B56"/>
    <w:rsid w:val="009E2A7D"/>
    <w:rsid w:val="009E7E80"/>
    <w:rsid w:val="009F1862"/>
    <w:rsid w:val="009F3FE1"/>
    <w:rsid w:val="009F61CB"/>
    <w:rsid w:val="009F73FE"/>
    <w:rsid w:val="00A01833"/>
    <w:rsid w:val="00A04169"/>
    <w:rsid w:val="00A047B0"/>
    <w:rsid w:val="00A079E8"/>
    <w:rsid w:val="00A10F58"/>
    <w:rsid w:val="00A1377C"/>
    <w:rsid w:val="00A14919"/>
    <w:rsid w:val="00A16927"/>
    <w:rsid w:val="00A20777"/>
    <w:rsid w:val="00A237C4"/>
    <w:rsid w:val="00A27970"/>
    <w:rsid w:val="00A3168A"/>
    <w:rsid w:val="00A401EB"/>
    <w:rsid w:val="00A41880"/>
    <w:rsid w:val="00A511E1"/>
    <w:rsid w:val="00A51C00"/>
    <w:rsid w:val="00A52351"/>
    <w:rsid w:val="00A5384B"/>
    <w:rsid w:val="00A55BE4"/>
    <w:rsid w:val="00A611C4"/>
    <w:rsid w:val="00A679C1"/>
    <w:rsid w:val="00A72264"/>
    <w:rsid w:val="00A72B3B"/>
    <w:rsid w:val="00A73225"/>
    <w:rsid w:val="00A80BA4"/>
    <w:rsid w:val="00A8497C"/>
    <w:rsid w:val="00A84B88"/>
    <w:rsid w:val="00A872FD"/>
    <w:rsid w:val="00A94778"/>
    <w:rsid w:val="00A960CF"/>
    <w:rsid w:val="00AA2EC8"/>
    <w:rsid w:val="00AA4EA4"/>
    <w:rsid w:val="00AA575E"/>
    <w:rsid w:val="00AA5DC8"/>
    <w:rsid w:val="00AB3E14"/>
    <w:rsid w:val="00AB484B"/>
    <w:rsid w:val="00AB5C56"/>
    <w:rsid w:val="00AB679C"/>
    <w:rsid w:val="00AB6A18"/>
    <w:rsid w:val="00AC0CA9"/>
    <w:rsid w:val="00AC38D1"/>
    <w:rsid w:val="00AC7041"/>
    <w:rsid w:val="00AD09D0"/>
    <w:rsid w:val="00AD1175"/>
    <w:rsid w:val="00AD1E17"/>
    <w:rsid w:val="00AD3C73"/>
    <w:rsid w:val="00AD5D7C"/>
    <w:rsid w:val="00AE0333"/>
    <w:rsid w:val="00AE3AFE"/>
    <w:rsid w:val="00AF1B72"/>
    <w:rsid w:val="00B007E3"/>
    <w:rsid w:val="00B039BA"/>
    <w:rsid w:val="00B05F6B"/>
    <w:rsid w:val="00B06694"/>
    <w:rsid w:val="00B105FA"/>
    <w:rsid w:val="00B11463"/>
    <w:rsid w:val="00B11BD7"/>
    <w:rsid w:val="00B11E7B"/>
    <w:rsid w:val="00B11FB7"/>
    <w:rsid w:val="00B21B00"/>
    <w:rsid w:val="00B21F70"/>
    <w:rsid w:val="00B24A80"/>
    <w:rsid w:val="00B25ABA"/>
    <w:rsid w:val="00B30F2A"/>
    <w:rsid w:val="00B319D0"/>
    <w:rsid w:val="00B34013"/>
    <w:rsid w:val="00B46218"/>
    <w:rsid w:val="00B4682D"/>
    <w:rsid w:val="00B52DA3"/>
    <w:rsid w:val="00B576E5"/>
    <w:rsid w:val="00B61A23"/>
    <w:rsid w:val="00B62527"/>
    <w:rsid w:val="00B62CAA"/>
    <w:rsid w:val="00B64C66"/>
    <w:rsid w:val="00B76808"/>
    <w:rsid w:val="00B80551"/>
    <w:rsid w:val="00B80879"/>
    <w:rsid w:val="00B8117F"/>
    <w:rsid w:val="00B82F49"/>
    <w:rsid w:val="00B91192"/>
    <w:rsid w:val="00B91199"/>
    <w:rsid w:val="00B93265"/>
    <w:rsid w:val="00B94AE2"/>
    <w:rsid w:val="00B9610A"/>
    <w:rsid w:val="00B968A4"/>
    <w:rsid w:val="00B96D75"/>
    <w:rsid w:val="00BA0DE8"/>
    <w:rsid w:val="00BA14C0"/>
    <w:rsid w:val="00BA17B8"/>
    <w:rsid w:val="00BA1B5C"/>
    <w:rsid w:val="00BA36B8"/>
    <w:rsid w:val="00BA43CA"/>
    <w:rsid w:val="00BA496E"/>
    <w:rsid w:val="00BC0FA6"/>
    <w:rsid w:val="00BC3042"/>
    <w:rsid w:val="00BC5332"/>
    <w:rsid w:val="00BC6126"/>
    <w:rsid w:val="00BD3985"/>
    <w:rsid w:val="00BD7E98"/>
    <w:rsid w:val="00BE34C2"/>
    <w:rsid w:val="00BE4296"/>
    <w:rsid w:val="00BF2F81"/>
    <w:rsid w:val="00BF32B9"/>
    <w:rsid w:val="00C03425"/>
    <w:rsid w:val="00C079B3"/>
    <w:rsid w:val="00C1198B"/>
    <w:rsid w:val="00C13709"/>
    <w:rsid w:val="00C17E12"/>
    <w:rsid w:val="00C23F3C"/>
    <w:rsid w:val="00C24E71"/>
    <w:rsid w:val="00C25479"/>
    <w:rsid w:val="00C31B00"/>
    <w:rsid w:val="00C33A0A"/>
    <w:rsid w:val="00C36E72"/>
    <w:rsid w:val="00C4001A"/>
    <w:rsid w:val="00C41C35"/>
    <w:rsid w:val="00C43271"/>
    <w:rsid w:val="00C44036"/>
    <w:rsid w:val="00C4418F"/>
    <w:rsid w:val="00C453A2"/>
    <w:rsid w:val="00C45FA8"/>
    <w:rsid w:val="00C511B1"/>
    <w:rsid w:val="00C55D67"/>
    <w:rsid w:val="00C56102"/>
    <w:rsid w:val="00C613BE"/>
    <w:rsid w:val="00C64B0F"/>
    <w:rsid w:val="00C67161"/>
    <w:rsid w:val="00C71F0E"/>
    <w:rsid w:val="00C74E58"/>
    <w:rsid w:val="00C75170"/>
    <w:rsid w:val="00C753D6"/>
    <w:rsid w:val="00C75DF8"/>
    <w:rsid w:val="00C8125F"/>
    <w:rsid w:val="00C813BC"/>
    <w:rsid w:val="00C813BF"/>
    <w:rsid w:val="00C81A3D"/>
    <w:rsid w:val="00C85FEF"/>
    <w:rsid w:val="00C9467B"/>
    <w:rsid w:val="00CA5EA1"/>
    <w:rsid w:val="00CA61CA"/>
    <w:rsid w:val="00CA633D"/>
    <w:rsid w:val="00CA75C0"/>
    <w:rsid w:val="00CB0A67"/>
    <w:rsid w:val="00CB2D31"/>
    <w:rsid w:val="00CC0270"/>
    <w:rsid w:val="00CC30A6"/>
    <w:rsid w:val="00CC3D9E"/>
    <w:rsid w:val="00CC6D21"/>
    <w:rsid w:val="00CD07A1"/>
    <w:rsid w:val="00CD5D44"/>
    <w:rsid w:val="00CE1C4F"/>
    <w:rsid w:val="00CE2A2B"/>
    <w:rsid w:val="00CF090C"/>
    <w:rsid w:val="00CF13AE"/>
    <w:rsid w:val="00CF3B57"/>
    <w:rsid w:val="00CF3CEE"/>
    <w:rsid w:val="00CF5A3F"/>
    <w:rsid w:val="00D06C84"/>
    <w:rsid w:val="00D06D0D"/>
    <w:rsid w:val="00D123DD"/>
    <w:rsid w:val="00D14052"/>
    <w:rsid w:val="00D1414D"/>
    <w:rsid w:val="00D170DE"/>
    <w:rsid w:val="00D204C9"/>
    <w:rsid w:val="00D21936"/>
    <w:rsid w:val="00D232E3"/>
    <w:rsid w:val="00D24947"/>
    <w:rsid w:val="00D25D34"/>
    <w:rsid w:val="00D3083A"/>
    <w:rsid w:val="00D309F8"/>
    <w:rsid w:val="00D317E2"/>
    <w:rsid w:val="00D405B4"/>
    <w:rsid w:val="00D42065"/>
    <w:rsid w:val="00D441C2"/>
    <w:rsid w:val="00D53832"/>
    <w:rsid w:val="00D54760"/>
    <w:rsid w:val="00D5501C"/>
    <w:rsid w:val="00D604DF"/>
    <w:rsid w:val="00D743D4"/>
    <w:rsid w:val="00D80491"/>
    <w:rsid w:val="00D86423"/>
    <w:rsid w:val="00D8673B"/>
    <w:rsid w:val="00D86AAC"/>
    <w:rsid w:val="00D90DC4"/>
    <w:rsid w:val="00D93037"/>
    <w:rsid w:val="00D95A10"/>
    <w:rsid w:val="00DA7466"/>
    <w:rsid w:val="00DB3564"/>
    <w:rsid w:val="00DB4214"/>
    <w:rsid w:val="00DB4734"/>
    <w:rsid w:val="00DC116F"/>
    <w:rsid w:val="00DC1A1F"/>
    <w:rsid w:val="00DC1D38"/>
    <w:rsid w:val="00DC20EB"/>
    <w:rsid w:val="00DC234C"/>
    <w:rsid w:val="00DC6817"/>
    <w:rsid w:val="00DC6FFD"/>
    <w:rsid w:val="00DD27BC"/>
    <w:rsid w:val="00DD7742"/>
    <w:rsid w:val="00DD79D8"/>
    <w:rsid w:val="00DD7EA0"/>
    <w:rsid w:val="00DE1A6D"/>
    <w:rsid w:val="00DE2C3C"/>
    <w:rsid w:val="00DE331F"/>
    <w:rsid w:val="00DF13E4"/>
    <w:rsid w:val="00DF5109"/>
    <w:rsid w:val="00DF7AC4"/>
    <w:rsid w:val="00DF7FBB"/>
    <w:rsid w:val="00E00278"/>
    <w:rsid w:val="00E04EBC"/>
    <w:rsid w:val="00E071E5"/>
    <w:rsid w:val="00E12615"/>
    <w:rsid w:val="00E1303D"/>
    <w:rsid w:val="00E16CD9"/>
    <w:rsid w:val="00E23B66"/>
    <w:rsid w:val="00E268C9"/>
    <w:rsid w:val="00E32B24"/>
    <w:rsid w:val="00E33987"/>
    <w:rsid w:val="00E414E7"/>
    <w:rsid w:val="00E41D97"/>
    <w:rsid w:val="00E439F3"/>
    <w:rsid w:val="00E45397"/>
    <w:rsid w:val="00E56775"/>
    <w:rsid w:val="00E61973"/>
    <w:rsid w:val="00E61BAD"/>
    <w:rsid w:val="00E62373"/>
    <w:rsid w:val="00E6518D"/>
    <w:rsid w:val="00E733CE"/>
    <w:rsid w:val="00E761A9"/>
    <w:rsid w:val="00E813A8"/>
    <w:rsid w:val="00E82AD1"/>
    <w:rsid w:val="00E84657"/>
    <w:rsid w:val="00E90188"/>
    <w:rsid w:val="00E917C7"/>
    <w:rsid w:val="00E92EF1"/>
    <w:rsid w:val="00E96BCE"/>
    <w:rsid w:val="00EA51D7"/>
    <w:rsid w:val="00EA687B"/>
    <w:rsid w:val="00EB259B"/>
    <w:rsid w:val="00EB5DCC"/>
    <w:rsid w:val="00EC5E45"/>
    <w:rsid w:val="00ED44E2"/>
    <w:rsid w:val="00EE2493"/>
    <w:rsid w:val="00EE3965"/>
    <w:rsid w:val="00EE3C5C"/>
    <w:rsid w:val="00EE44CE"/>
    <w:rsid w:val="00EE5A29"/>
    <w:rsid w:val="00EE6009"/>
    <w:rsid w:val="00EE7445"/>
    <w:rsid w:val="00EE754A"/>
    <w:rsid w:val="00EF67BA"/>
    <w:rsid w:val="00EF722F"/>
    <w:rsid w:val="00F079C0"/>
    <w:rsid w:val="00F1511D"/>
    <w:rsid w:val="00F23A07"/>
    <w:rsid w:val="00F370A6"/>
    <w:rsid w:val="00F37AEF"/>
    <w:rsid w:val="00F4140E"/>
    <w:rsid w:val="00F47DF4"/>
    <w:rsid w:val="00F5237B"/>
    <w:rsid w:val="00F54BBE"/>
    <w:rsid w:val="00F56A18"/>
    <w:rsid w:val="00F601E9"/>
    <w:rsid w:val="00F60C10"/>
    <w:rsid w:val="00F61320"/>
    <w:rsid w:val="00F62B36"/>
    <w:rsid w:val="00F74BCD"/>
    <w:rsid w:val="00F81FF3"/>
    <w:rsid w:val="00F82E6E"/>
    <w:rsid w:val="00F83757"/>
    <w:rsid w:val="00F84E8B"/>
    <w:rsid w:val="00F86303"/>
    <w:rsid w:val="00F86BB1"/>
    <w:rsid w:val="00F93F53"/>
    <w:rsid w:val="00FA4DB7"/>
    <w:rsid w:val="00FA7FA7"/>
    <w:rsid w:val="00FB066E"/>
    <w:rsid w:val="00FB1F22"/>
    <w:rsid w:val="00FB44F5"/>
    <w:rsid w:val="00FB6EEB"/>
    <w:rsid w:val="00FB77CD"/>
    <w:rsid w:val="00FC5951"/>
    <w:rsid w:val="00FC5F16"/>
    <w:rsid w:val="00FD252B"/>
    <w:rsid w:val="00FD433F"/>
    <w:rsid w:val="00FD664F"/>
    <w:rsid w:val="00FE0AD0"/>
    <w:rsid w:val="00FE2BF8"/>
    <w:rsid w:val="00FE2D72"/>
    <w:rsid w:val="00FE38FF"/>
    <w:rsid w:val="00FE5E4D"/>
    <w:rsid w:val="00FF74CF"/>
    <w:rsid w:val="00FF7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308DA3F1"/>
  <w15:docId w15:val="{A93707AA-70D6-4AB1-A446-49E05B2AC0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481F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DE331F"/>
    <w:pPr>
      <w:keepNext/>
      <w:bidi/>
      <w:spacing w:after="0" w:line="240" w:lineRule="auto"/>
      <w:outlineLvl w:val="0"/>
    </w:pPr>
    <w:rPr>
      <w:rFonts w:ascii="Times New Roman" w:eastAsia="Times New Roman" w:hAnsi="Times New Roman" w:cs="Titr"/>
      <w:sz w:val="2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rsid w:val="001B481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B481F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rsid w:val="001B481F"/>
    <w:rPr>
      <w:sz w:val="22"/>
      <w:szCs w:val="22"/>
    </w:rPr>
  </w:style>
  <w:style w:type="character" w:styleId="Hyperlink">
    <w:name w:val="Hyperlink"/>
    <w:uiPriority w:val="99"/>
    <w:unhideWhenUsed/>
    <w:rsid w:val="001B481F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481F"/>
    <w:pPr>
      <w:spacing w:after="0" w:line="240" w:lineRule="auto"/>
    </w:pPr>
    <w:rPr>
      <w:rFonts w:ascii="Segoe UI" w:hAnsi="Segoe UI" w:cs="Times New Roman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B481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F4BBC"/>
    <w:pPr>
      <w:bidi/>
      <w:spacing w:after="0" w:line="240" w:lineRule="auto"/>
      <w:ind w:left="720"/>
      <w:contextualSpacing/>
    </w:pPr>
    <w:rPr>
      <w:rFonts w:ascii="Times New Roman" w:eastAsia="Times New Roman" w:hAnsi="Times New Roman" w:cs="Traditional Arabic"/>
      <w:sz w:val="20"/>
      <w:szCs w:val="24"/>
    </w:rPr>
  </w:style>
  <w:style w:type="character" w:customStyle="1" w:styleId="Heading1Char">
    <w:name w:val="Heading 1 Char"/>
    <w:basedOn w:val="DefaultParagraphFont"/>
    <w:link w:val="Heading1"/>
    <w:rsid w:val="00DE331F"/>
    <w:rPr>
      <w:rFonts w:ascii="Times New Roman" w:eastAsia="Times New Roman" w:hAnsi="Times New Roman" w:cs="Titr"/>
      <w:szCs w:val="28"/>
    </w:rPr>
  </w:style>
  <w:style w:type="table" w:styleId="TableGrid">
    <w:name w:val="Table Grid"/>
    <w:basedOn w:val="TableNormal"/>
    <w:uiPriority w:val="59"/>
    <w:rsid w:val="0020795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85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3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etadiran.i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orum.mrud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rahimi-e.GOLESTANRUD\AppData\Roaming\EOrg\2948\newFileName635913907741257172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7CD2B3-DA63-47D9-95FF-B4F663861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newFileName635913907741257172</Template>
  <TotalTime>2137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Links>
    <vt:vector size="6" baseType="variant">
      <vt:variant>
        <vt:i4>5177426</vt:i4>
      </vt:variant>
      <vt:variant>
        <vt:i4>0</vt:i4>
      </vt:variant>
      <vt:variant>
        <vt:i4>0</vt:i4>
      </vt:variant>
      <vt:variant>
        <vt:i4>5</vt:i4>
      </vt:variant>
      <vt:variant>
        <vt:lpwstr>http://orum.mrud.ir/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ebrahimi-e</dc:creator>
  <cp:lastModifiedBy>مهدی خاکی</cp:lastModifiedBy>
  <cp:revision>413</cp:revision>
  <cp:lastPrinted>2018-04-29T05:32:00Z</cp:lastPrinted>
  <dcterms:created xsi:type="dcterms:W3CDTF">2016-02-18T07:42:00Z</dcterms:created>
  <dcterms:modified xsi:type="dcterms:W3CDTF">2026-07-07T10:59:00Z</dcterms:modified>
</cp:coreProperties>
</file>